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D43DB" w14:textId="51CE4AA2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7A6114C0" w14:textId="6536821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2F7C">
        <w:rPr>
          <w:rFonts w:ascii="Arial" w:hAnsi="Arial" w:cs="Arial"/>
          <w:b/>
        </w:rPr>
        <w:t xml:space="preserve">Proposal of </w:t>
      </w:r>
      <w:r w:rsidR="007A2E4A">
        <w:rPr>
          <w:rFonts w:ascii="Arial" w:hAnsi="Arial" w:cs="Arial"/>
          <w:b/>
        </w:rPr>
        <w:t>wind noise test in ATIAS</w:t>
      </w:r>
      <w:r w:rsidR="00222D66">
        <w:rPr>
          <w:rFonts w:ascii="Arial" w:hAnsi="Arial" w:cs="Arial"/>
          <w:b/>
          <w:color w:val="0000FF"/>
        </w:rPr>
        <w:br/>
      </w:r>
    </w:p>
    <w:p w14:paraId="7966150A" w14:textId="6BBE959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051B" w:rsidRPr="0042051B">
        <w:rPr>
          <w:rFonts w:ascii="Arial" w:hAnsi="Arial" w:cs="Arial"/>
          <w:b/>
        </w:rPr>
        <w:t>Beijing Xiaomi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C42143F" w14:textId="0CA0AD58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C036D5">
        <w:rPr>
          <w:rFonts w:ascii="Arial" w:hAnsi="Arial" w:cs="Arial"/>
          <w:b/>
          <w:lang w:eastAsia="zh-CN"/>
        </w:rPr>
        <w:t>D</w:t>
      </w:r>
      <w:r w:rsidR="00BF621F" w:rsidRPr="00C036D5">
        <w:rPr>
          <w:rFonts w:ascii="Arial" w:hAnsi="Arial" w:cs="Arial"/>
          <w:b/>
        </w:rPr>
        <w:t>iscussion</w:t>
      </w:r>
      <w:r w:rsidR="00507961" w:rsidRPr="00C036D5">
        <w:rPr>
          <w:rFonts w:ascii="Arial" w:hAnsi="Arial" w:cs="Arial"/>
          <w:b/>
        </w:rPr>
        <w:t xml:space="preserve"> &amp;Agreement</w:t>
      </w:r>
    </w:p>
    <w:p w14:paraId="14577B2D" w14:textId="7B1D173B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775B522" w14:textId="728A8D60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  <w:t>7.</w:t>
      </w:r>
      <w:r>
        <w:rPr>
          <w:rFonts w:ascii="Arial" w:hAnsi="Arial" w:cs="Arial"/>
          <w:b/>
        </w:rPr>
        <w:t>6</w:t>
      </w:r>
    </w:p>
    <w:p w14:paraId="29B2D7C2" w14:textId="77777777" w:rsidR="00560A01" w:rsidRPr="001B2764" w:rsidRDefault="00560A01" w:rsidP="001B2764">
      <w:pPr>
        <w:pStyle w:val="1"/>
      </w:pPr>
      <w:r w:rsidRPr="001B2764">
        <w:t>Introduction</w:t>
      </w:r>
    </w:p>
    <w:p w14:paraId="7E1481D4" w14:textId="77777777" w:rsidR="009630C3" w:rsidRDefault="00E966BA" w:rsidP="009630C3">
      <w:pPr>
        <w:ind w:left="360" w:firstLine="360"/>
        <w:rPr>
          <w:lang w:eastAsia="zh-CN"/>
        </w:rPr>
      </w:pPr>
      <w:r>
        <w:rPr>
          <w:rFonts w:eastAsia="Malgun Gothic"/>
        </w:rPr>
        <w:t xml:space="preserve">Wind noise </w:t>
      </w:r>
      <w:r w:rsidR="0009104C">
        <w:rPr>
          <w:rFonts w:eastAsia="Malgun Gothic"/>
        </w:rPr>
        <w:t xml:space="preserve">is </w:t>
      </w:r>
      <w:r>
        <w:rPr>
          <w:rFonts w:eastAsia="Malgun Gothic"/>
        </w:rPr>
        <w:t>generat</w:t>
      </w:r>
      <w:r w:rsidR="0009104C">
        <w:rPr>
          <w:rFonts w:eastAsia="Malgun Gothic"/>
        </w:rPr>
        <w:t xml:space="preserve">ed </w:t>
      </w:r>
      <w:r>
        <w:rPr>
          <w:rFonts w:eastAsia="Malgun Gothic"/>
        </w:rPr>
        <w:t xml:space="preserve">from wind and </w:t>
      </w:r>
      <w:r>
        <w:t>turbulence around 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broadband noise almost on low </w:t>
      </w:r>
      <w:r w:rsidR="005B18E8">
        <w:rPr>
          <w:lang w:eastAsia="zh-CN"/>
        </w:rPr>
        <w:t>frequency [</w:t>
      </w:r>
      <w:r w:rsidR="00F83556">
        <w:rPr>
          <w:lang w:eastAsia="zh-CN"/>
        </w:rPr>
        <w:t>7]</w:t>
      </w:r>
      <w:r>
        <w:rPr>
          <w:lang w:eastAsia="zh-CN"/>
        </w:rPr>
        <w:t xml:space="preserve">. </w:t>
      </w:r>
      <w:r w:rsidR="0009104C">
        <w:rPr>
          <w:lang w:eastAsia="zh-CN"/>
        </w:rPr>
        <w:t>The broadband noise may affect SNR and STI</w:t>
      </w:r>
      <w:r>
        <w:rPr>
          <w:lang w:eastAsia="zh-CN"/>
        </w:rPr>
        <w:t xml:space="preserve"> and</w:t>
      </w:r>
      <w:r w:rsidR="0009104C">
        <w:rPr>
          <w:lang w:eastAsia="zh-CN"/>
        </w:rPr>
        <w:t xml:space="preserve"> cause</w:t>
      </w:r>
      <w:r>
        <w:rPr>
          <w:lang w:eastAsia="zh-CN"/>
        </w:rPr>
        <w:t xml:space="preserve"> overload</w:t>
      </w:r>
      <w:r w:rsidR="0009104C">
        <w:rPr>
          <w:lang w:eastAsia="zh-CN"/>
        </w:rPr>
        <w:t xml:space="preserve"> when the</w:t>
      </w:r>
      <w:r>
        <w:rPr>
          <w:lang w:eastAsia="zh-CN"/>
        </w:rPr>
        <w:t xml:space="preserve"> wind speed exceed</w:t>
      </w:r>
      <w:r w:rsidR="0009104C">
        <w:rPr>
          <w:lang w:eastAsia="zh-CN"/>
        </w:rPr>
        <w:t>s</w:t>
      </w:r>
      <w:r>
        <w:rPr>
          <w:lang w:eastAsia="zh-CN"/>
        </w:rPr>
        <w:t xml:space="preserve"> the </w:t>
      </w:r>
      <w:r w:rsidR="0009104C">
        <w:rPr>
          <w:rFonts w:eastAsia="Malgun Gothic"/>
        </w:rPr>
        <w:t xml:space="preserve">ability of </w:t>
      </w:r>
      <w:r w:rsidR="0009104C">
        <w:rPr>
          <w:lang w:eastAsia="zh-CN"/>
        </w:rPr>
        <w:t>UE</w:t>
      </w:r>
      <w:r>
        <w:rPr>
          <w:lang w:eastAsia="zh-CN"/>
        </w:rPr>
        <w:t xml:space="preserve">. </w:t>
      </w:r>
    </w:p>
    <w:p w14:paraId="4D0BF15C" w14:textId="7A2E493F" w:rsidR="00560A01" w:rsidRPr="009630C3" w:rsidRDefault="00560A01" w:rsidP="009630C3">
      <w:pPr>
        <w:ind w:left="360" w:firstLine="360"/>
        <w:rPr>
          <w:lang w:eastAsia="zh-CN"/>
        </w:rPr>
      </w:pPr>
      <w:r w:rsidRPr="009630C3">
        <w:rPr>
          <w:rFonts w:eastAsia="Malgun Gothic"/>
        </w:rPr>
        <w:t xml:space="preserve">With the development of immersive audio, the </w:t>
      </w:r>
      <w:r w:rsidR="00092F7C">
        <w:rPr>
          <w:rFonts w:eastAsia="Malgun Gothic"/>
        </w:rPr>
        <w:t>u</w:t>
      </w:r>
      <w:r w:rsidR="00092F7C" w:rsidRPr="009630C3">
        <w:rPr>
          <w:rFonts w:eastAsia="Malgun Gothic"/>
        </w:rPr>
        <w:t xml:space="preserve">sage </w:t>
      </w:r>
      <w:r w:rsidR="00092F7C">
        <w:rPr>
          <w:rFonts w:eastAsia="Malgun Gothic"/>
        </w:rPr>
        <w:t>s</w:t>
      </w:r>
      <w:r w:rsidR="00092F7C" w:rsidRPr="009630C3">
        <w:rPr>
          <w:rFonts w:eastAsia="Malgun Gothic"/>
        </w:rPr>
        <w:t xml:space="preserve">cenarios </w:t>
      </w:r>
      <w:r w:rsidR="00C25CD4" w:rsidRPr="009630C3">
        <w:rPr>
          <w:rFonts w:eastAsia="Malgun Gothic"/>
        </w:rPr>
        <w:t>are</w:t>
      </w:r>
      <w:r w:rsidRPr="009630C3">
        <w:rPr>
          <w:rFonts w:eastAsia="Malgun Gothic"/>
        </w:rPr>
        <w:t xml:space="preserve"> more</w:t>
      </w:r>
      <w:r w:rsidR="0075373D" w:rsidRPr="009630C3">
        <w:rPr>
          <w:rFonts w:eastAsia="Malgun Gothic"/>
        </w:rPr>
        <w:t xml:space="preserve"> and</w:t>
      </w:r>
      <w:r w:rsidRPr="009630C3">
        <w:rPr>
          <w:rFonts w:eastAsia="Malgun Gothic"/>
        </w:rPr>
        <w:t xml:space="preserve"> more compli</w:t>
      </w:r>
      <w:r w:rsidR="00CA5651" w:rsidRPr="009630C3">
        <w:rPr>
          <w:rFonts w:ascii="等线" w:hAnsi="等线" w:hint="eastAsia"/>
          <w:lang w:eastAsia="zh-CN"/>
        </w:rPr>
        <w:t>c</w:t>
      </w:r>
      <w:r w:rsidRPr="009630C3">
        <w:rPr>
          <w:rFonts w:eastAsia="Malgun Gothic"/>
        </w:rPr>
        <w:t>ated</w:t>
      </w:r>
      <w:r w:rsidR="00CA5651" w:rsidRPr="009630C3">
        <w:rPr>
          <w:rFonts w:eastAsia="Malgun Gothic"/>
        </w:rPr>
        <w:t>.</w:t>
      </w:r>
      <w:r w:rsidR="00CA79BB" w:rsidRPr="009630C3">
        <w:rPr>
          <w:rFonts w:eastAsia="Malgun Gothic"/>
        </w:rPr>
        <w:t xml:space="preserve"> UE</w:t>
      </w:r>
      <w:r w:rsidR="00CA5651" w:rsidRPr="009630C3">
        <w:rPr>
          <w:rFonts w:eastAsia="Malgun Gothic"/>
        </w:rPr>
        <w:t xml:space="preserve"> may</w:t>
      </w:r>
      <w:r w:rsidR="00CA79BB" w:rsidRPr="009630C3">
        <w:rPr>
          <w:rFonts w:eastAsia="Malgun Gothic"/>
        </w:rPr>
        <w:t xml:space="preserve"> be</w:t>
      </w:r>
      <w:r w:rsidR="00CA5651" w:rsidRPr="009630C3">
        <w:rPr>
          <w:rFonts w:eastAsia="Malgun Gothic"/>
        </w:rPr>
        <w:t xml:space="preserve"> used </w:t>
      </w:r>
      <w:r w:rsidR="00BF621F" w:rsidRPr="009630C3">
        <w:rPr>
          <w:rFonts w:eastAsia="Malgun Gothic"/>
        </w:rPr>
        <w:t xml:space="preserve">in </w:t>
      </w:r>
      <w:r w:rsidR="007A0C2D" w:rsidRPr="009630C3">
        <w:rPr>
          <w:rFonts w:eastAsia="Malgun Gothic"/>
        </w:rPr>
        <w:t>windy scenarios</w:t>
      </w:r>
      <w:r w:rsidR="00BF621F" w:rsidRPr="009630C3">
        <w:rPr>
          <w:rFonts w:eastAsia="Malgun Gothic"/>
        </w:rPr>
        <w:t>, which</w:t>
      </w:r>
      <w:r w:rsidR="00663346" w:rsidRPr="009630C3">
        <w:rPr>
          <w:rFonts w:eastAsia="Malgun Gothic"/>
        </w:rPr>
        <w:t xml:space="preserve"> can </w:t>
      </w:r>
      <w:r w:rsidR="00C07446" w:rsidRPr="009630C3">
        <w:rPr>
          <w:rFonts w:eastAsia="Malgun Gothic"/>
        </w:rPr>
        <w:t xml:space="preserve">cause overload in </w:t>
      </w:r>
      <w:r w:rsidR="00C25CD4" w:rsidRPr="009630C3">
        <w:rPr>
          <w:rFonts w:eastAsia="Malgun Gothic"/>
        </w:rPr>
        <w:t xml:space="preserve">the </w:t>
      </w:r>
      <w:r w:rsidR="00C07446" w:rsidRPr="009630C3">
        <w:rPr>
          <w:rFonts w:eastAsia="Malgun Gothic"/>
        </w:rPr>
        <w:t>capture system.</w:t>
      </w:r>
      <w:r w:rsidR="0007266E" w:rsidRPr="009630C3">
        <w:rPr>
          <w:rFonts w:eastAsia="Malgun Gothic"/>
        </w:rPr>
        <w:t xml:space="preserve"> </w:t>
      </w:r>
      <w:r w:rsidR="0049199B" w:rsidRPr="009630C3">
        <w:rPr>
          <w:rFonts w:eastAsia="Malgun Gothic"/>
        </w:rPr>
        <w:t>So,</w:t>
      </w:r>
      <w:r w:rsidR="0007266E" w:rsidRPr="009630C3">
        <w:rPr>
          <w:rFonts w:eastAsia="Malgun Gothic"/>
        </w:rPr>
        <w:t xml:space="preserve"> it</w:t>
      </w:r>
      <w:r w:rsidR="0009104C" w:rsidRPr="009630C3">
        <w:rPr>
          <w:rFonts w:eastAsia="Malgun Gothic"/>
        </w:rPr>
        <w:t>'</w:t>
      </w:r>
      <w:r w:rsidR="0007266E" w:rsidRPr="009630C3">
        <w:rPr>
          <w:rFonts w:eastAsia="Malgun Gothic"/>
        </w:rPr>
        <w:t xml:space="preserve">s necessary to test the </w:t>
      </w:r>
      <w:bookmarkStart w:id="0" w:name="_Hlk118365478"/>
      <w:r w:rsidR="007946BC" w:rsidRPr="009630C3">
        <w:rPr>
          <w:rFonts w:eastAsia="Malgun Gothic"/>
        </w:rPr>
        <w:t>wind</w:t>
      </w:r>
      <w:r w:rsidR="00C25CD4" w:rsidRPr="009630C3">
        <w:rPr>
          <w:rFonts w:eastAsia="Malgun Gothic"/>
        </w:rPr>
        <w:t>-</w:t>
      </w:r>
      <w:r w:rsidR="007946BC" w:rsidRPr="009630C3">
        <w:rPr>
          <w:rFonts w:eastAsia="Malgun Gothic"/>
        </w:rPr>
        <w:t>resistant ability</w:t>
      </w:r>
      <w:bookmarkEnd w:id="0"/>
      <w:r w:rsidR="007946BC" w:rsidRPr="009630C3">
        <w:rPr>
          <w:rFonts w:eastAsia="Malgun Gothic"/>
        </w:rPr>
        <w:t xml:space="preserve"> of</w:t>
      </w:r>
      <w:r w:rsidR="0049199B" w:rsidRPr="009630C3">
        <w:rPr>
          <w:rFonts w:eastAsia="Malgun Gothic"/>
        </w:rPr>
        <w:t xml:space="preserve"> </w:t>
      </w:r>
      <w:r w:rsidR="007946BC" w:rsidRPr="009630C3">
        <w:rPr>
          <w:rFonts w:eastAsia="Malgun Gothic"/>
        </w:rPr>
        <w:t>UE</w:t>
      </w:r>
      <w:r w:rsidR="00D36A48" w:rsidRPr="009630C3">
        <w:rPr>
          <w:rFonts w:eastAsia="Malgun Gothic"/>
        </w:rPr>
        <w:t>.</w:t>
      </w:r>
    </w:p>
    <w:p w14:paraId="0984E683" w14:textId="51460536" w:rsidR="00C1316C" w:rsidRPr="000C1D2D" w:rsidRDefault="005B03AD" w:rsidP="001B2764">
      <w:pPr>
        <w:ind w:left="360" w:firstLine="360"/>
        <w:rPr>
          <w:lang w:eastAsia="zh-CN"/>
        </w:rPr>
      </w:pPr>
      <w:r>
        <w:rPr>
          <w:lang w:eastAsia="zh-CN"/>
        </w:rPr>
        <w:t>The</w:t>
      </w:r>
      <w:r w:rsidRPr="000C1D2D">
        <w:rPr>
          <w:lang w:eastAsia="zh-CN"/>
        </w:rPr>
        <w:t xml:space="preserve"> </w:t>
      </w:r>
      <w:r w:rsidR="00092F7C">
        <w:rPr>
          <w:lang w:eastAsia="zh-CN"/>
        </w:rPr>
        <w:t>source</w:t>
      </w:r>
      <w:r w:rsidR="00092F7C" w:rsidRPr="000C1D2D">
        <w:rPr>
          <w:lang w:eastAsia="zh-CN"/>
        </w:rPr>
        <w:t xml:space="preserve"> </w:t>
      </w:r>
      <w:r w:rsidR="00CC113C">
        <w:rPr>
          <w:lang w:eastAsia="zh-CN"/>
        </w:rPr>
        <w:t xml:space="preserve">proposes adding wind noise test </w:t>
      </w:r>
      <w:r>
        <w:rPr>
          <w:lang w:eastAsia="zh-CN"/>
        </w:rPr>
        <w:t xml:space="preserve">item </w:t>
      </w:r>
      <w:r w:rsidR="00CC113C">
        <w:rPr>
          <w:lang w:eastAsia="zh-CN"/>
        </w:rPr>
        <w:t xml:space="preserve">in ATIAS </w:t>
      </w:r>
      <w:r>
        <w:rPr>
          <w:lang w:eastAsia="zh-CN"/>
        </w:rPr>
        <w:t>as well as</w:t>
      </w:r>
      <w:r w:rsidR="00CC113C">
        <w:rPr>
          <w:lang w:eastAsia="zh-CN"/>
        </w:rPr>
        <w:t xml:space="preserve"> a wind noise test metho</w:t>
      </w:r>
      <w:r w:rsidR="00C1316C" w:rsidRPr="000C1D2D">
        <w:rPr>
          <w:lang w:eastAsia="zh-CN"/>
        </w:rPr>
        <w:t>d</w:t>
      </w:r>
      <w:r w:rsidR="00B96012">
        <w:rPr>
          <w:lang w:eastAsia="zh-CN"/>
        </w:rPr>
        <w:t>.</w:t>
      </w:r>
    </w:p>
    <w:p w14:paraId="4741AEB6" w14:textId="77777777" w:rsidR="004C31D6" w:rsidRPr="0049199B" w:rsidRDefault="004C31D6" w:rsidP="00A548A2">
      <w:pPr>
        <w:ind w:left="1080"/>
        <w:rPr>
          <w:lang w:eastAsia="zh-CN"/>
        </w:rPr>
      </w:pPr>
    </w:p>
    <w:p w14:paraId="497826C7" w14:textId="79792AF7" w:rsidR="00C1316C" w:rsidRDefault="00352839" w:rsidP="001B2764">
      <w:pPr>
        <w:pStyle w:val="1"/>
        <w:rPr>
          <w:lang w:eastAsia="zh-CN"/>
        </w:rPr>
      </w:pPr>
      <w:r w:rsidRPr="00352839">
        <w:rPr>
          <w:lang w:eastAsia="zh-CN"/>
        </w:rPr>
        <w:t>Rationale</w:t>
      </w:r>
    </w:p>
    <w:p w14:paraId="6EEDCD72" w14:textId="4D3F1A10" w:rsidR="00AC7EE5" w:rsidRDefault="0049199B" w:rsidP="00AC7EE5">
      <w:pPr>
        <w:pStyle w:val="2"/>
        <w:rPr>
          <w:lang w:eastAsia="zh-CN"/>
        </w:rPr>
      </w:pPr>
      <w:r>
        <w:rPr>
          <w:lang w:eastAsia="zh-CN"/>
        </w:rPr>
        <w:t>R</w:t>
      </w:r>
      <w:r w:rsidR="00B90A92" w:rsidRPr="00B90A92">
        <w:rPr>
          <w:lang w:eastAsia="zh-CN"/>
        </w:rPr>
        <w:t>eason to add wind test</w:t>
      </w:r>
      <w:r w:rsidR="00B90A92">
        <w:rPr>
          <w:lang w:eastAsia="zh-CN"/>
        </w:rPr>
        <w:t xml:space="preserve"> </w:t>
      </w:r>
    </w:p>
    <w:p w14:paraId="217485C0" w14:textId="4C2D5D07" w:rsidR="00AD7D42" w:rsidRDefault="009C516D" w:rsidP="00CE2E80">
      <w:pPr>
        <w:ind w:left="360" w:firstLine="360"/>
      </w:pPr>
      <w:r>
        <w:rPr>
          <w:lang w:eastAsia="zh-CN"/>
        </w:rPr>
        <w:t>W</w:t>
      </w:r>
      <w:r w:rsidR="0066576E" w:rsidRPr="00BA5A75">
        <w:rPr>
          <w:lang w:eastAsia="zh-CN"/>
        </w:rPr>
        <w:t>ind resistan</w:t>
      </w:r>
      <w:r>
        <w:rPr>
          <w:lang w:eastAsia="zh-CN"/>
        </w:rPr>
        <w:t>ce</w:t>
      </w:r>
      <w:r w:rsidR="0066576E" w:rsidRPr="00BA5A75">
        <w:rPr>
          <w:lang w:eastAsia="zh-CN"/>
        </w:rPr>
        <w:t xml:space="preserve"> is</w:t>
      </w:r>
      <w:bookmarkStart w:id="1" w:name="OLE_LINK4"/>
      <w:r w:rsidR="0066576E" w:rsidRPr="00BA5A75">
        <w:rPr>
          <w:lang w:eastAsia="zh-CN"/>
        </w:rPr>
        <w:t xml:space="preserve"> </w:t>
      </w:r>
      <w:r w:rsidR="0009104C">
        <w:rPr>
          <w:lang w:eastAsia="zh-CN"/>
        </w:rPr>
        <w:t>essential</w:t>
      </w:r>
      <w:bookmarkEnd w:id="1"/>
      <w:r>
        <w:rPr>
          <w:lang w:eastAsia="zh-CN"/>
        </w:rPr>
        <w:t>,</w:t>
      </w:r>
      <w:r w:rsidR="0066576E" w:rsidRPr="00BA5A75">
        <w:rPr>
          <w:lang w:eastAsia="zh-CN"/>
        </w:rPr>
        <w:t xml:space="preserve"> e</w:t>
      </w:r>
      <w:r w:rsidR="0011070D">
        <w:rPr>
          <w:lang w:eastAsia="zh-CN"/>
        </w:rPr>
        <w:t>s</w:t>
      </w:r>
      <w:r w:rsidR="0066576E" w:rsidRPr="00BA5A75">
        <w:rPr>
          <w:lang w:eastAsia="zh-CN"/>
        </w:rPr>
        <w:t xml:space="preserve">pecially for outdoor scenarios. </w:t>
      </w:r>
      <w:r w:rsidR="00F714C8" w:rsidRPr="00BA5A75">
        <w:rPr>
          <w:lang w:eastAsia="zh-CN"/>
        </w:rPr>
        <w:t xml:space="preserve">As </w:t>
      </w:r>
      <w:r w:rsidR="0049199B">
        <w:t xml:space="preserve">mentioned in </w:t>
      </w:r>
      <w:r w:rsidR="005B03AD">
        <w:t xml:space="preserve">[1] </w:t>
      </w:r>
      <w:r w:rsidR="00FB4FA8">
        <w:t>clause</w:t>
      </w:r>
      <w:r w:rsidR="00F714C8">
        <w:t xml:space="preserve"> </w:t>
      </w:r>
      <w:r w:rsidR="00F714C8" w:rsidRPr="00F714C8">
        <w:t>3.1.1.</w:t>
      </w:r>
      <w:r w:rsidR="0049199B">
        <w:t xml:space="preserve"> </w:t>
      </w:r>
      <w:r w:rsidR="00F714C8" w:rsidRPr="00F714C8">
        <w:t>Stereo and Immersive Telephony</w:t>
      </w:r>
      <w:r w:rsidR="00F714C8">
        <w:t xml:space="preserve">, </w:t>
      </w:r>
      <w:r w:rsidR="007A0C2D">
        <w:t>the telephone may</w:t>
      </w:r>
      <w:r w:rsidR="00FB4FA8">
        <w:t xml:space="preserve"> be</w:t>
      </w:r>
      <w:r w:rsidR="007A0C2D">
        <w:t xml:space="preserve"> establish</w:t>
      </w:r>
      <w:r w:rsidR="001F5766">
        <w:t>ed</w:t>
      </w:r>
      <w:r w:rsidR="007D0BAB">
        <w:t xml:space="preserve"> where </w:t>
      </w:r>
      <w:r>
        <w:t xml:space="preserve">the </w:t>
      </w:r>
      <w:r w:rsidR="007D0BAB">
        <w:t>vehicle is driving around</w:t>
      </w:r>
      <w:r w:rsidR="00053D6E">
        <w:t>.</w:t>
      </w:r>
      <w:r w:rsidR="00DF235A">
        <w:t xml:space="preserve"> </w:t>
      </w:r>
      <w:r w:rsidR="00053D6E">
        <w:t>I</w:t>
      </w:r>
      <w:r w:rsidR="00922AB3">
        <w:t xml:space="preserve">f the vehicle </w:t>
      </w:r>
      <w:r w:rsidR="00465355">
        <w:t>moves</w:t>
      </w:r>
      <w:r w:rsidR="00922AB3">
        <w:t xml:space="preserve"> at high speed, the wind generated by the passing vehicle </w:t>
      </w:r>
      <w:r w:rsidR="00A548A2">
        <w:t xml:space="preserve">will be strong and </w:t>
      </w:r>
      <w:r w:rsidR="00053D6E">
        <w:t xml:space="preserve">may </w:t>
      </w:r>
      <w:r w:rsidR="00922AB3">
        <w:t xml:space="preserve">influence the </w:t>
      </w:r>
      <w:r w:rsidR="00453872">
        <w:t>audio capture quality</w:t>
      </w:r>
      <w:r w:rsidR="00922AB3">
        <w:t>.</w:t>
      </w:r>
      <w:r w:rsidR="00453872">
        <w:t xml:space="preserve"> </w:t>
      </w:r>
      <w:r w:rsidR="00FB4FA8">
        <w:t>Hence,</w:t>
      </w:r>
      <w:r w:rsidR="00406428">
        <w:t xml:space="preserve"> i</w:t>
      </w:r>
      <w:r w:rsidR="00453872">
        <w:t>t</w:t>
      </w:r>
      <w:r w:rsidR="0009104C">
        <w:t>'</w:t>
      </w:r>
      <w:r w:rsidR="00453872">
        <w:t xml:space="preserve">s common that the audio call is established </w:t>
      </w:r>
      <w:r w:rsidR="00406428">
        <w:t>i</w:t>
      </w:r>
      <w:r w:rsidR="00453872">
        <w:t>n windy scenario</w:t>
      </w:r>
      <w:r w:rsidR="0011070D">
        <w:t>s</w:t>
      </w:r>
      <w:r w:rsidR="00453872">
        <w:t>,</w:t>
      </w:r>
      <w:r w:rsidR="00B90A92">
        <w:t xml:space="preserve"> </w:t>
      </w:r>
      <w:r w:rsidR="00406428">
        <w:t>used in</w:t>
      </w:r>
      <w:r w:rsidR="0011070D">
        <w:t xml:space="preserve"> wind</w:t>
      </w:r>
      <w:r w:rsidR="00406428">
        <w:t>y weather</w:t>
      </w:r>
      <w:r w:rsidR="0011070D">
        <w:t xml:space="preserve"> and/or</w:t>
      </w:r>
      <w:r w:rsidR="00406428">
        <w:t xml:space="preserve"> used while</w:t>
      </w:r>
      <w:r w:rsidR="0011070D">
        <w:t xml:space="preserve"> moving</w:t>
      </w:r>
      <w:r w:rsidR="00E03C6D">
        <w:t>.</w:t>
      </w:r>
      <w:r w:rsidR="0011070D">
        <w:t xml:space="preserve"> </w:t>
      </w:r>
      <w:r w:rsidR="00BA007E">
        <w:t>P</w:t>
      </w:r>
      <w:r w:rsidR="0011070D">
        <w:t xml:space="preserve">eople </w:t>
      </w:r>
      <w:r w:rsidR="00DD6307">
        <w:t>may</w:t>
      </w:r>
      <w:r w:rsidR="0011070D">
        <w:t xml:space="preserve"> hear obvious overload and distortion</w:t>
      </w:r>
      <w:r w:rsidR="00BA007E">
        <w:t>,</w:t>
      </w:r>
      <w:r w:rsidR="0011070D">
        <w:t xml:space="preserve"> which is harmful </w:t>
      </w:r>
      <w:r>
        <w:t>to</w:t>
      </w:r>
      <w:r w:rsidR="0011070D">
        <w:t xml:space="preserve"> communi</w:t>
      </w:r>
      <w:r w:rsidR="00AD7D42">
        <w:t>c</w:t>
      </w:r>
      <w:r w:rsidR="0011070D">
        <w:t>ation qualit</w:t>
      </w:r>
      <w:r w:rsidR="00AD7D42">
        <w:t>y</w:t>
      </w:r>
      <w:r w:rsidR="00DD6307">
        <w:t xml:space="preserve"> if the wind speed ex</w:t>
      </w:r>
      <w:r w:rsidR="00355F5E">
        <w:t>ce</w:t>
      </w:r>
      <w:r w:rsidR="00DD6307">
        <w:t>ed</w:t>
      </w:r>
      <w:r>
        <w:t>s</w:t>
      </w:r>
      <w:r w:rsidR="00DD6307">
        <w:t xml:space="preserve"> the wind</w:t>
      </w:r>
      <w:r>
        <w:t>-</w:t>
      </w:r>
      <w:r w:rsidR="00DD6307">
        <w:t>resistan</w:t>
      </w:r>
      <w:r w:rsidR="006B1E37">
        <w:t>t</w:t>
      </w:r>
      <w:r w:rsidR="00DD6307">
        <w:t xml:space="preserve"> ability of </w:t>
      </w:r>
      <w:r w:rsidR="0049199B">
        <w:t>UE</w:t>
      </w:r>
      <w:r w:rsidR="0011070D">
        <w:t>.</w:t>
      </w:r>
      <w:r w:rsidR="00AD7D42">
        <w:t xml:space="preserve"> </w:t>
      </w:r>
    </w:p>
    <w:p w14:paraId="26EBDC7E" w14:textId="3F5889EA" w:rsidR="008A3507" w:rsidRDefault="00AD7D42" w:rsidP="008A3507">
      <w:pPr>
        <w:ind w:left="360" w:firstLine="360"/>
      </w:pPr>
      <w:r>
        <w:t>For the immersive audio,</w:t>
      </w:r>
      <w:r w:rsidR="00A33247">
        <w:t xml:space="preserve"> </w:t>
      </w:r>
      <w:r w:rsidR="005B03AD">
        <w:t xml:space="preserve">sometimes </w:t>
      </w:r>
      <w:r w:rsidR="00A33247">
        <w:t xml:space="preserve">the </w:t>
      </w:r>
      <w:r w:rsidR="00055775">
        <w:t>atmosphere (</w:t>
      </w:r>
      <w:r w:rsidR="0049199B">
        <w:rPr>
          <w:lang w:eastAsia="zh-CN"/>
        </w:rPr>
        <w:t>or ambience</w:t>
      </w:r>
      <w:r w:rsidR="0049199B">
        <w:t>)</w:t>
      </w:r>
      <w:r>
        <w:t xml:space="preserve"> </w:t>
      </w:r>
      <w:r w:rsidR="00A33247">
        <w:rPr>
          <w:rFonts w:hint="eastAsia"/>
          <w:lang w:eastAsia="zh-CN"/>
        </w:rPr>
        <w:t>shared</w:t>
      </w:r>
      <w:r w:rsidR="00A33247">
        <w:t xml:space="preserve"> by </w:t>
      </w:r>
      <w:r>
        <w:t xml:space="preserve">the </w:t>
      </w:r>
      <w:r w:rsidRPr="00AD7D42">
        <w:t>participant</w:t>
      </w:r>
      <w:r>
        <w:t xml:space="preserve"> </w:t>
      </w:r>
      <w:r w:rsidR="00355F5E">
        <w:t>need</w:t>
      </w:r>
      <w:r w:rsidR="009C516D">
        <w:t>s</w:t>
      </w:r>
      <w:r w:rsidR="00355F5E">
        <w:t xml:space="preserve"> to</w:t>
      </w:r>
      <w:r w:rsidR="00A33247">
        <w:t xml:space="preserve"> include </w:t>
      </w:r>
      <w:r>
        <w:t xml:space="preserve">the wind </w:t>
      </w:r>
      <w:r w:rsidR="00A33247">
        <w:t xml:space="preserve">noise, which is very important for the immersive </w:t>
      </w:r>
      <w:r w:rsidR="005B03AD">
        <w:t>experience</w:t>
      </w:r>
      <w:r w:rsidR="00A33247">
        <w:t>.</w:t>
      </w:r>
      <w:r w:rsidR="00FB4FA8">
        <w:t xml:space="preserve"> So,</w:t>
      </w:r>
      <w:r w:rsidR="00A33247">
        <w:t xml:space="preserve"> </w:t>
      </w:r>
      <w:r w:rsidR="00F24E82">
        <w:t xml:space="preserve">wind noise </w:t>
      </w:r>
      <w:r w:rsidR="008A3507">
        <w:t>is useful in immersive audio</w:t>
      </w:r>
      <w:r w:rsidR="00BA007E">
        <w:t>,</w:t>
      </w:r>
      <w:r w:rsidR="008A3507">
        <w:rPr>
          <w:rFonts w:eastAsiaTheme="minorEastAsia" w:hint="eastAsia"/>
          <w:lang w:eastAsia="zh-CN"/>
        </w:rPr>
        <w:t xml:space="preserve"> </w:t>
      </w:r>
      <w:r w:rsidR="005B03AD">
        <w:t>however</w:t>
      </w:r>
      <w:r w:rsidR="0091201E">
        <w:t>,</w:t>
      </w:r>
      <w:r w:rsidR="005B03AD">
        <w:t xml:space="preserve"> </w:t>
      </w:r>
      <w:r w:rsidR="005058BA">
        <w:t>is</w:t>
      </w:r>
      <w:r w:rsidR="00F24E82">
        <w:t xml:space="preserve"> seen a</w:t>
      </w:r>
      <w:r w:rsidR="008A3507">
        <w:t xml:space="preserve">s </w:t>
      </w:r>
      <w:r w:rsidR="00BA007E">
        <w:t xml:space="preserve">useless </w:t>
      </w:r>
      <w:r w:rsidR="00F24E82">
        <w:t xml:space="preserve">noise </w:t>
      </w:r>
      <w:r w:rsidR="005B03AD">
        <w:t>for mono audio</w:t>
      </w:r>
      <w:r w:rsidR="008A3507">
        <w:t xml:space="preserve">. </w:t>
      </w:r>
      <w:r w:rsidR="004E4892">
        <w:t>T</w:t>
      </w:r>
      <w:r w:rsidR="00A33247">
        <w:t xml:space="preserve">he </w:t>
      </w:r>
      <w:r w:rsidR="004E4892">
        <w:t>UE</w:t>
      </w:r>
      <w:r w:rsidR="00C1316C">
        <w:t xml:space="preserve"> </w:t>
      </w:r>
      <w:r w:rsidR="005058BA">
        <w:t>must</w:t>
      </w:r>
      <w:r w:rsidR="00A33247">
        <w:t xml:space="preserve"> work stabl</w:t>
      </w:r>
      <w:r w:rsidR="00BD3325">
        <w:rPr>
          <w:rFonts w:hint="eastAsia"/>
          <w:lang w:eastAsia="zh-CN"/>
        </w:rPr>
        <w:t>y</w:t>
      </w:r>
      <w:r w:rsidR="00A33247">
        <w:t xml:space="preserve"> in </w:t>
      </w:r>
      <w:r w:rsidR="00FC04CC">
        <w:t>windy scenarios</w:t>
      </w:r>
      <w:r w:rsidR="004E4892">
        <w:t xml:space="preserve"> to transmit wind noise information effectively</w:t>
      </w:r>
      <w:r w:rsidR="004E4892">
        <w:rPr>
          <w:lang w:eastAsia="zh-CN"/>
        </w:rPr>
        <w:t>.</w:t>
      </w:r>
      <w:r w:rsidR="00A33247">
        <w:t xml:space="preserve"> </w:t>
      </w:r>
      <w:r w:rsidR="005B03AD">
        <w:t>Therefore,</w:t>
      </w:r>
      <w:r w:rsidR="008A3507">
        <w:t xml:space="preserve"> add</w:t>
      </w:r>
      <w:r w:rsidR="009C516D">
        <w:t>ing</w:t>
      </w:r>
      <w:r w:rsidR="008A3507">
        <w:t xml:space="preserve"> a wind noise test is</w:t>
      </w:r>
      <w:r w:rsidR="0049199B">
        <w:t xml:space="preserve"> necessary</w:t>
      </w:r>
      <w:r w:rsidR="00415AA1">
        <w:t>.</w:t>
      </w:r>
    </w:p>
    <w:p w14:paraId="3A8863C7" w14:textId="00BB75D2" w:rsidR="00A31168" w:rsidRDefault="00A31168" w:rsidP="008A3507">
      <w:pPr>
        <w:ind w:left="360" w:firstLine="360"/>
        <w:rPr>
          <w:lang w:eastAsia="zh-CN"/>
        </w:rPr>
      </w:pPr>
      <w:r>
        <w:rPr>
          <w:lang w:eastAsia="zh-CN"/>
        </w:rPr>
        <w:t>Many out</w:t>
      </w:r>
      <w:r w:rsidR="00566227">
        <w:rPr>
          <w:lang w:eastAsia="zh-CN"/>
        </w:rPr>
        <w:t>door de</w:t>
      </w:r>
      <w:r w:rsidR="000C3216">
        <w:rPr>
          <w:lang w:eastAsia="zh-CN"/>
        </w:rPr>
        <w:t>vic</w:t>
      </w:r>
      <w:r w:rsidR="00566227">
        <w:rPr>
          <w:lang w:eastAsia="zh-CN"/>
        </w:rPr>
        <w:t xml:space="preserve">es, windproof equipment and </w:t>
      </w:r>
      <w:r w:rsidR="00566227" w:rsidRPr="007E5E41">
        <w:rPr>
          <w:lang w:eastAsia="zh-CN"/>
        </w:rPr>
        <w:t>noise-cancel algorithms</w:t>
      </w:r>
      <w:r w:rsidR="00566227">
        <w:rPr>
          <w:lang w:eastAsia="zh-CN"/>
        </w:rPr>
        <w:t xml:space="preserve"> </w:t>
      </w:r>
      <w:r w:rsidR="007D76F0">
        <w:rPr>
          <w:lang w:eastAsia="zh-CN"/>
        </w:rPr>
        <w:t>declare they can be used in windy s</w:t>
      </w:r>
      <w:r w:rsidR="007D76F0" w:rsidRPr="007D76F0">
        <w:rPr>
          <w:lang w:eastAsia="zh-CN"/>
        </w:rPr>
        <w:t>cenarios</w:t>
      </w:r>
      <w:r w:rsidR="007D76F0">
        <w:rPr>
          <w:lang w:eastAsia="zh-CN"/>
        </w:rPr>
        <w:t xml:space="preserve"> </w:t>
      </w:r>
      <w:r w:rsidR="00DF3D46">
        <w:rPr>
          <w:lang w:eastAsia="zh-CN"/>
        </w:rPr>
        <w:t>for communication,</w:t>
      </w:r>
      <w:r w:rsidR="000C3216">
        <w:rPr>
          <w:lang w:eastAsia="zh-CN"/>
        </w:rPr>
        <w:t xml:space="preserve"> so</w:t>
      </w:r>
      <w:r w:rsidR="00DF3D46">
        <w:rPr>
          <w:lang w:eastAsia="zh-CN"/>
        </w:rPr>
        <w:t xml:space="preserve"> it</w:t>
      </w:r>
      <w:r w:rsidR="000C3216">
        <w:rPr>
          <w:lang w:eastAsia="zh-CN"/>
        </w:rPr>
        <w:t>'</w:t>
      </w:r>
      <w:r w:rsidR="00DF3D46">
        <w:rPr>
          <w:lang w:eastAsia="zh-CN"/>
        </w:rPr>
        <w:t xml:space="preserve">s necessary to </w:t>
      </w:r>
      <w:r w:rsidR="00D72582">
        <w:rPr>
          <w:lang w:eastAsia="zh-CN"/>
        </w:rPr>
        <w:t xml:space="preserve">have a </w:t>
      </w:r>
      <w:r w:rsidR="005B03AD" w:rsidRPr="005B03AD">
        <w:rPr>
          <w:lang w:eastAsia="zh-CN"/>
        </w:rPr>
        <w:t>standardized</w:t>
      </w:r>
      <w:r w:rsidR="00D72582">
        <w:rPr>
          <w:lang w:eastAsia="zh-CN"/>
        </w:rPr>
        <w:t xml:space="preserve"> test methodology.</w:t>
      </w:r>
    </w:p>
    <w:p w14:paraId="0E3BC7FB" w14:textId="2F77E835" w:rsidR="00AD7D42" w:rsidRDefault="0049199B" w:rsidP="008A3507">
      <w:pPr>
        <w:pStyle w:val="2"/>
      </w:pPr>
      <w:r>
        <w:t>R</w:t>
      </w:r>
      <w:r w:rsidR="008A3507">
        <w:t xml:space="preserve">eason to use </w:t>
      </w:r>
      <w:r w:rsidR="009C516D">
        <w:t xml:space="preserve">a </w:t>
      </w:r>
      <w:r w:rsidR="008A3507">
        <w:t>wind generator</w:t>
      </w:r>
    </w:p>
    <w:p w14:paraId="12295E0A" w14:textId="668158DE" w:rsidR="005C1B6C" w:rsidRDefault="0049199B" w:rsidP="00CE2E80">
      <w:pPr>
        <w:ind w:left="360" w:firstLine="360"/>
        <w:rPr>
          <w:lang w:eastAsia="zh-CN"/>
        </w:rPr>
      </w:pPr>
      <w:r>
        <w:rPr>
          <w:lang w:eastAsia="zh-CN"/>
        </w:rPr>
        <w:t>The</w:t>
      </w:r>
      <w:r w:rsidR="00CE2E80">
        <w:rPr>
          <w:lang w:eastAsia="zh-CN"/>
        </w:rPr>
        <w:t xml:space="preserve"> previous</w:t>
      </w:r>
      <w:r w:rsidR="005F2D82">
        <w:rPr>
          <w:lang w:eastAsia="zh-CN"/>
        </w:rPr>
        <w:t xml:space="preserve"> relative tests don</w:t>
      </w:r>
      <w:r w:rsidR="0009104C">
        <w:rPr>
          <w:lang w:eastAsia="zh-CN"/>
        </w:rPr>
        <w:t>'</w:t>
      </w:r>
      <w:r w:rsidR="005F2D82">
        <w:rPr>
          <w:lang w:eastAsia="zh-CN"/>
        </w:rPr>
        <w:t>t use the real</w:t>
      </w:r>
      <w:r w:rsidR="00515B98">
        <w:rPr>
          <w:lang w:eastAsia="zh-CN"/>
        </w:rPr>
        <w:t>-time</w:t>
      </w:r>
      <w:r w:rsidR="005F2D82">
        <w:rPr>
          <w:lang w:eastAsia="zh-CN"/>
        </w:rPr>
        <w:t xml:space="preserve"> wind</w:t>
      </w:r>
      <w:r w:rsidR="008A3507">
        <w:rPr>
          <w:lang w:eastAsia="zh-CN"/>
        </w:rPr>
        <w:t xml:space="preserve">. Recorded wind noise </w:t>
      </w:r>
      <w:r w:rsidR="005F2D82">
        <w:rPr>
          <w:lang w:eastAsia="zh-CN"/>
        </w:rPr>
        <w:t xml:space="preserve">is </w:t>
      </w:r>
      <w:r w:rsidR="008A3507">
        <w:rPr>
          <w:lang w:eastAsia="zh-CN"/>
        </w:rPr>
        <w:t xml:space="preserve">used </w:t>
      </w:r>
      <w:r w:rsidR="005B03AD">
        <w:rPr>
          <w:lang w:eastAsia="zh-CN"/>
        </w:rPr>
        <w:t xml:space="preserve">for </w:t>
      </w:r>
      <w:r w:rsidR="008A3507">
        <w:rPr>
          <w:lang w:eastAsia="zh-CN"/>
        </w:rPr>
        <w:t>test</w:t>
      </w:r>
      <w:r w:rsidR="005B03AD">
        <w:rPr>
          <w:lang w:eastAsia="zh-CN"/>
        </w:rPr>
        <w:t>ing</w:t>
      </w:r>
      <w:r w:rsidR="005F2D82">
        <w:rPr>
          <w:lang w:eastAsia="zh-CN"/>
        </w:rPr>
        <w:t xml:space="preserve"> [5]</w:t>
      </w:r>
      <w:r w:rsidR="004E4892">
        <w:rPr>
          <w:lang w:eastAsia="zh-CN"/>
        </w:rPr>
        <w:t>,</w:t>
      </w:r>
      <w:r w:rsidR="008A3507">
        <w:rPr>
          <w:lang w:eastAsia="zh-CN"/>
        </w:rPr>
        <w:t xml:space="preserve"> and some wind </w:t>
      </w:r>
      <w:r>
        <w:rPr>
          <w:lang w:eastAsia="zh-CN"/>
        </w:rPr>
        <w:t>noise</w:t>
      </w:r>
      <w:r w:rsidR="008A3507">
        <w:rPr>
          <w:lang w:eastAsia="zh-CN"/>
        </w:rPr>
        <w:t xml:space="preserve"> </w:t>
      </w:r>
      <w:r>
        <w:rPr>
          <w:lang w:eastAsia="zh-CN"/>
        </w:rPr>
        <w:t>is</w:t>
      </w:r>
      <w:r w:rsidR="008A3507">
        <w:rPr>
          <w:lang w:eastAsia="zh-CN"/>
        </w:rPr>
        <w:t xml:space="preserve"> included in some ambience</w:t>
      </w:r>
      <w:r w:rsidR="005F2D82">
        <w:rPr>
          <w:lang w:eastAsia="zh-CN"/>
        </w:rPr>
        <w:t xml:space="preserve"> simulated by speaker</w:t>
      </w:r>
      <w:r w:rsidR="009C516D">
        <w:rPr>
          <w:lang w:eastAsia="zh-CN"/>
        </w:rPr>
        <w:t>s</w:t>
      </w:r>
      <w:r w:rsidR="005F2D82">
        <w:rPr>
          <w:lang w:eastAsia="zh-CN"/>
        </w:rPr>
        <w:t xml:space="preserve"> [4]</w:t>
      </w:r>
      <w:r w:rsidR="008A3507">
        <w:rPr>
          <w:lang w:eastAsia="zh-CN"/>
        </w:rPr>
        <w:t>.</w:t>
      </w:r>
      <w:r w:rsidR="00CE2E80">
        <w:rPr>
          <w:lang w:eastAsia="zh-CN"/>
        </w:rPr>
        <w:t xml:space="preserve"> But it</w:t>
      </w:r>
      <w:r w:rsidR="00F664F7">
        <w:rPr>
          <w:lang w:eastAsia="zh-CN"/>
        </w:rPr>
        <w:t xml:space="preserve"> is</w:t>
      </w:r>
      <w:r w:rsidR="00CE2E80">
        <w:rPr>
          <w:lang w:eastAsia="zh-CN"/>
        </w:rPr>
        <w:t xml:space="preserve"> not </w:t>
      </w:r>
      <w:r w:rsidR="00FC1C31">
        <w:rPr>
          <w:lang w:eastAsia="zh-CN"/>
        </w:rPr>
        <w:t>suitable</w:t>
      </w:r>
      <w:r w:rsidR="00F664F7">
        <w:rPr>
          <w:lang w:eastAsia="zh-CN"/>
        </w:rPr>
        <w:t xml:space="preserve"> </w:t>
      </w:r>
      <w:r w:rsidR="00515B98">
        <w:rPr>
          <w:lang w:eastAsia="zh-CN"/>
        </w:rPr>
        <w:t xml:space="preserve">because of </w:t>
      </w:r>
      <w:r w:rsidR="00F664F7">
        <w:rPr>
          <w:lang w:eastAsia="zh-CN"/>
        </w:rPr>
        <w:t>reason</w:t>
      </w:r>
      <w:r w:rsidR="00E966BA">
        <w:rPr>
          <w:lang w:eastAsia="zh-CN"/>
        </w:rPr>
        <w:t>s</w:t>
      </w:r>
      <w:r w:rsidR="00515B98">
        <w:rPr>
          <w:lang w:eastAsia="zh-CN"/>
        </w:rPr>
        <w:t xml:space="preserve"> as follows</w:t>
      </w:r>
      <w:r w:rsidR="00F664F7">
        <w:rPr>
          <w:lang w:eastAsia="zh-CN"/>
        </w:rPr>
        <w:t>.</w:t>
      </w:r>
    </w:p>
    <w:p w14:paraId="3E18BDB2" w14:textId="0B3B1D62" w:rsidR="00CE2E80" w:rsidRPr="007E5E41" w:rsidRDefault="00FC1C31" w:rsidP="00C1627F">
      <w:pPr>
        <w:pStyle w:val="af0"/>
        <w:numPr>
          <w:ilvl w:val="0"/>
          <w:numId w:val="15"/>
        </w:numPr>
        <w:ind w:left="720" w:firstLine="357"/>
        <w:rPr>
          <w:sz w:val="20"/>
          <w:szCs w:val="20"/>
          <w:lang w:eastAsia="zh-CN"/>
        </w:rPr>
      </w:pPr>
      <w:bookmarkStart w:id="2" w:name="_Hlk118366791"/>
      <w:bookmarkStart w:id="3" w:name="_Hlk118367220"/>
      <w:r w:rsidRPr="007E5E41">
        <w:rPr>
          <w:sz w:val="20"/>
          <w:szCs w:val="20"/>
          <w:lang w:eastAsia="zh-CN"/>
        </w:rPr>
        <w:t xml:space="preserve">Under the same wind speed, </w:t>
      </w:r>
      <w:r w:rsidR="009C516D">
        <w:rPr>
          <w:sz w:val="20"/>
          <w:szCs w:val="20"/>
          <w:lang w:eastAsia="zh-CN"/>
        </w:rPr>
        <w:t xml:space="preserve">the </w:t>
      </w:r>
      <w:r w:rsidRPr="007E5E41">
        <w:rPr>
          <w:sz w:val="20"/>
          <w:szCs w:val="20"/>
          <w:lang w:eastAsia="zh-CN"/>
        </w:rPr>
        <w:t>different device</w:t>
      </w:r>
      <w:r w:rsidR="009C516D">
        <w:rPr>
          <w:sz w:val="20"/>
          <w:szCs w:val="20"/>
          <w:lang w:eastAsia="zh-CN"/>
        </w:rPr>
        <w:t>s</w:t>
      </w:r>
      <w:r w:rsidRPr="007E5E41">
        <w:rPr>
          <w:sz w:val="20"/>
          <w:szCs w:val="20"/>
          <w:lang w:eastAsia="zh-CN"/>
        </w:rPr>
        <w:t xml:space="preserve"> will output different </w:t>
      </w:r>
      <w:r w:rsidR="0052140B">
        <w:rPr>
          <w:sz w:val="20"/>
          <w:szCs w:val="20"/>
          <w:lang w:eastAsia="zh-CN"/>
        </w:rPr>
        <w:t>wind noise levels</w:t>
      </w:r>
      <w:r w:rsidR="004E4892">
        <w:rPr>
          <w:sz w:val="20"/>
          <w:szCs w:val="20"/>
          <w:lang w:eastAsia="zh-CN"/>
        </w:rPr>
        <w:t>,</w:t>
      </w:r>
      <w:r w:rsidR="0052140B">
        <w:rPr>
          <w:sz w:val="20"/>
          <w:szCs w:val="20"/>
          <w:lang w:eastAsia="zh-CN"/>
        </w:rPr>
        <w:t xml:space="preserve"> and</w:t>
      </w:r>
      <w:r w:rsidRPr="007E5E41">
        <w:rPr>
          <w:sz w:val="20"/>
          <w:szCs w:val="20"/>
          <w:lang w:eastAsia="zh-CN"/>
        </w:rPr>
        <w:t xml:space="preserve"> some </w:t>
      </w:r>
      <w:r w:rsidR="00D36A48" w:rsidRPr="007E5E41">
        <w:rPr>
          <w:sz w:val="20"/>
          <w:szCs w:val="20"/>
          <w:lang w:eastAsia="zh-CN"/>
        </w:rPr>
        <w:t>overload</w:t>
      </w:r>
      <w:r w:rsidR="0052140B">
        <w:rPr>
          <w:sz w:val="20"/>
          <w:szCs w:val="20"/>
          <w:lang w:eastAsia="zh-CN"/>
        </w:rPr>
        <w:t>s</w:t>
      </w:r>
      <w:r w:rsidR="004E4892">
        <w:rPr>
          <w:sz w:val="20"/>
          <w:szCs w:val="20"/>
          <w:lang w:eastAsia="zh-CN"/>
        </w:rPr>
        <w:t xml:space="preserve"> </w:t>
      </w:r>
      <w:r w:rsidR="0052140B">
        <w:rPr>
          <w:sz w:val="20"/>
          <w:szCs w:val="20"/>
          <w:lang w:eastAsia="zh-CN"/>
        </w:rPr>
        <w:t xml:space="preserve">may </w:t>
      </w:r>
      <w:r w:rsidR="004E4892">
        <w:rPr>
          <w:sz w:val="20"/>
          <w:szCs w:val="20"/>
          <w:lang w:eastAsia="zh-CN"/>
        </w:rPr>
        <w:t xml:space="preserve">appear in </w:t>
      </w:r>
      <w:r w:rsidR="0052140B">
        <w:rPr>
          <w:sz w:val="20"/>
          <w:szCs w:val="20"/>
          <w:lang w:eastAsia="zh-CN"/>
        </w:rPr>
        <w:t xml:space="preserve">the </w:t>
      </w:r>
      <w:r w:rsidR="004E4892">
        <w:rPr>
          <w:sz w:val="20"/>
          <w:szCs w:val="20"/>
          <w:lang w:eastAsia="zh-CN"/>
        </w:rPr>
        <w:t>output</w:t>
      </w:r>
      <w:r w:rsidR="003038EF" w:rsidRPr="007E5E41">
        <w:rPr>
          <w:sz w:val="20"/>
          <w:szCs w:val="20"/>
          <w:lang w:eastAsia="zh-CN"/>
        </w:rPr>
        <w:t>. The difference</w:t>
      </w:r>
      <w:r w:rsidR="0052140B">
        <w:rPr>
          <w:sz w:val="20"/>
          <w:szCs w:val="20"/>
          <w:lang w:eastAsia="zh-CN"/>
        </w:rPr>
        <w:t>s</w:t>
      </w:r>
      <w:r w:rsidR="000F7F0C" w:rsidRPr="007E5E41">
        <w:rPr>
          <w:sz w:val="20"/>
          <w:szCs w:val="20"/>
          <w:lang w:eastAsia="zh-CN"/>
        </w:rPr>
        <w:t xml:space="preserve"> and</w:t>
      </w:r>
      <w:r w:rsidR="00501905" w:rsidRPr="007E5E41">
        <w:rPr>
          <w:sz w:val="20"/>
          <w:szCs w:val="20"/>
          <w:lang w:eastAsia="zh-CN"/>
        </w:rPr>
        <w:t xml:space="preserve"> overload</w:t>
      </w:r>
      <w:r w:rsidR="0052140B">
        <w:rPr>
          <w:sz w:val="20"/>
          <w:szCs w:val="20"/>
          <w:lang w:eastAsia="zh-CN"/>
        </w:rPr>
        <w:t>s</w:t>
      </w:r>
      <w:r w:rsidR="00501905" w:rsidRPr="007E5E41">
        <w:rPr>
          <w:sz w:val="20"/>
          <w:szCs w:val="20"/>
          <w:lang w:eastAsia="zh-CN"/>
        </w:rPr>
        <w:t xml:space="preserve"> cause</w:t>
      </w:r>
      <w:r w:rsidR="004E4892">
        <w:rPr>
          <w:sz w:val="20"/>
          <w:szCs w:val="20"/>
          <w:lang w:eastAsia="zh-CN"/>
        </w:rPr>
        <w:t>d</w:t>
      </w:r>
      <w:r w:rsidR="00501905" w:rsidRPr="007E5E41">
        <w:rPr>
          <w:sz w:val="20"/>
          <w:szCs w:val="20"/>
          <w:lang w:eastAsia="zh-CN"/>
        </w:rPr>
        <w:t xml:space="preserve"> by wind</w:t>
      </w:r>
      <w:r w:rsidR="0049199B" w:rsidRPr="007E5E41">
        <w:rPr>
          <w:sz w:val="20"/>
          <w:szCs w:val="20"/>
          <w:lang w:eastAsia="zh-CN"/>
        </w:rPr>
        <w:t xml:space="preserve"> are</w:t>
      </w:r>
      <w:r w:rsidR="00501905" w:rsidRPr="007E5E41">
        <w:rPr>
          <w:sz w:val="20"/>
          <w:szCs w:val="20"/>
          <w:lang w:eastAsia="zh-CN"/>
        </w:rPr>
        <w:t xml:space="preserve"> </w:t>
      </w:r>
      <w:r w:rsidR="00515B98">
        <w:rPr>
          <w:sz w:val="20"/>
          <w:szCs w:val="20"/>
          <w:lang w:eastAsia="zh-CN"/>
        </w:rPr>
        <w:t>impossible</w:t>
      </w:r>
      <w:r w:rsidR="00515B98" w:rsidRPr="007E5E41">
        <w:rPr>
          <w:sz w:val="20"/>
          <w:szCs w:val="20"/>
          <w:lang w:eastAsia="zh-CN"/>
        </w:rPr>
        <w:t xml:space="preserve"> </w:t>
      </w:r>
      <w:r w:rsidR="00501905" w:rsidRPr="007E5E41">
        <w:rPr>
          <w:sz w:val="20"/>
          <w:szCs w:val="20"/>
          <w:lang w:eastAsia="zh-CN"/>
        </w:rPr>
        <w:t>to simulate by speaker</w:t>
      </w:r>
      <w:r w:rsidR="004E4892">
        <w:rPr>
          <w:sz w:val="20"/>
          <w:szCs w:val="20"/>
          <w:lang w:eastAsia="zh-CN"/>
        </w:rPr>
        <w:t>s</w:t>
      </w:r>
      <w:r w:rsidR="00D36A48" w:rsidRPr="007E5E41">
        <w:rPr>
          <w:sz w:val="20"/>
          <w:szCs w:val="20"/>
          <w:lang w:eastAsia="zh-CN"/>
        </w:rPr>
        <w:t xml:space="preserve">. </w:t>
      </w:r>
      <w:r w:rsidR="00B67BE4" w:rsidRPr="007E5E41">
        <w:rPr>
          <w:sz w:val="20"/>
          <w:szCs w:val="20"/>
          <w:lang w:eastAsia="zh-CN"/>
        </w:rPr>
        <w:t>S</w:t>
      </w:r>
      <w:r w:rsidR="00D36A48" w:rsidRPr="007E5E41">
        <w:rPr>
          <w:sz w:val="20"/>
          <w:szCs w:val="20"/>
          <w:lang w:eastAsia="zh-CN"/>
        </w:rPr>
        <w:t>o</w:t>
      </w:r>
      <w:r w:rsidR="00C1627F" w:rsidRPr="007E5E41">
        <w:rPr>
          <w:sz w:val="20"/>
          <w:szCs w:val="20"/>
          <w:lang w:eastAsia="zh-CN"/>
        </w:rPr>
        <w:t>,</w:t>
      </w:r>
      <w:r w:rsidR="00B67BE4" w:rsidRPr="007E5E41">
        <w:rPr>
          <w:sz w:val="20"/>
          <w:szCs w:val="20"/>
          <w:lang w:eastAsia="zh-CN"/>
        </w:rPr>
        <w:t xml:space="preserve"> </w:t>
      </w:r>
      <w:r w:rsidR="00D36A48" w:rsidRPr="007E5E41">
        <w:rPr>
          <w:sz w:val="20"/>
          <w:szCs w:val="20"/>
          <w:lang w:eastAsia="zh-CN"/>
        </w:rPr>
        <w:t>the wind noise can</w:t>
      </w:r>
      <w:r w:rsidR="0009104C">
        <w:rPr>
          <w:sz w:val="20"/>
          <w:szCs w:val="20"/>
          <w:lang w:eastAsia="zh-CN"/>
        </w:rPr>
        <w:t>'</w:t>
      </w:r>
      <w:r w:rsidR="00D36A48" w:rsidRPr="007E5E41">
        <w:rPr>
          <w:sz w:val="20"/>
          <w:szCs w:val="20"/>
          <w:lang w:eastAsia="zh-CN"/>
        </w:rPr>
        <w:t>t only</w:t>
      </w:r>
      <w:r w:rsidR="0049199B" w:rsidRPr="007E5E41">
        <w:rPr>
          <w:sz w:val="20"/>
          <w:szCs w:val="20"/>
          <w:lang w:eastAsia="zh-CN"/>
        </w:rPr>
        <w:t xml:space="preserve"> be</w:t>
      </w:r>
      <w:r w:rsidR="00D36A48" w:rsidRPr="007E5E41">
        <w:rPr>
          <w:sz w:val="20"/>
          <w:szCs w:val="20"/>
          <w:lang w:eastAsia="zh-CN"/>
        </w:rPr>
        <w:t xml:space="preserve"> test</w:t>
      </w:r>
      <w:r w:rsidR="0052140B">
        <w:rPr>
          <w:sz w:val="20"/>
          <w:szCs w:val="20"/>
          <w:lang w:eastAsia="zh-CN"/>
        </w:rPr>
        <w:t>ed</w:t>
      </w:r>
      <w:r w:rsidR="00D36A48" w:rsidRPr="007E5E41">
        <w:rPr>
          <w:sz w:val="20"/>
          <w:szCs w:val="20"/>
          <w:lang w:eastAsia="zh-CN"/>
        </w:rPr>
        <w:t xml:space="preserve"> by speaker</w:t>
      </w:r>
      <w:r w:rsidR="0052140B">
        <w:rPr>
          <w:sz w:val="20"/>
          <w:szCs w:val="20"/>
          <w:lang w:eastAsia="zh-CN"/>
        </w:rPr>
        <w:t>s</w:t>
      </w:r>
      <w:r w:rsidR="00D36A48" w:rsidRPr="007E5E41">
        <w:rPr>
          <w:sz w:val="20"/>
          <w:szCs w:val="20"/>
          <w:lang w:eastAsia="zh-CN"/>
        </w:rPr>
        <w:t>.</w:t>
      </w:r>
      <w:bookmarkEnd w:id="2"/>
      <w:r w:rsidR="00D36A48" w:rsidRPr="007E5E41">
        <w:rPr>
          <w:sz w:val="20"/>
          <w:szCs w:val="20"/>
          <w:lang w:eastAsia="zh-CN"/>
        </w:rPr>
        <w:t xml:space="preserve"> </w:t>
      </w:r>
      <w:bookmarkEnd w:id="3"/>
    </w:p>
    <w:p w14:paraId="5B6889F3" w14:textId="4783C39A" w:rsidR="000F7F0C" w:rsidRPr="007E5E41" w:rsidRDefault="00F664F7" w:rsidP="008A3507">
      <w:pPr>
        <w:pStyle w:val="af0"/>
        <w:numPr>
          <w:ilvl w:val="0"/>
          <w:numId w:val="15"/>
        </w:numPr>
        <w:ind w:left="720" w:firstLine="360"/>
        <w:rPr>
          <w:sz w:val="20"/>
          <w:szCs w:val="20"/>
          <w:lang w:eastAsia="zh-CN"/>
        </w:rPr>
      </w:pPr>
      <w:r w:rsidRPr="007E5E41">
        <w:rPr>
          <w:rFonts w:eastAsiaTheme="minorEastAsia"/>
          <w:sz w:val="20"/>
          <w:szCs w:val="20"/>
          <w:lang w:eastAsia="zh-CN"/>
        </w:rPr>
        <w:t>T</w:t>
      </w:r>
      <w:r w:rsidRPr="007E5E41">
        <w:rPr>
          <w:sz w:val="20"/>
          <w:szCs w:val="20"/>
          <w:lang w:eastAsia="zh-CN"/>
        </w:rPr>
        <w:t>o test the wind</w:t>
      </w:r>
      <w:r w:rsidR="0052140B">
        <w:rPr>
          <w:sz w:val="20"/>
          <w:szCs w:val="20"/>
          <w:lang w:eastAsia="zh-CN"/>
        </w:rPr>
        <w:t>-</w:t>
      </w:r>
      <w:r w:rsidRPr="007E5E41">
        <w:rPr>
          <w:sz w:val="20"/>
          <w:szCs w:val="20"/>
          <w:lang w:eastAsia="zh-CN"/>
        </w:rPr>
        <w:t>resistant ability</w:t>
      </w:r>
      <w:r w:rsidR="0026425B" w:rsidRPr="007E5E41">
        <w:rPr>
          <w:sz w:val="20"/>
          <w:szCs w:val="20"/>
          <w:lang w:eastAsia="zh-CN"/>
        </w:rPr>
        <w:t xml:space="preserve">, it </w:t>
      </w:r>
      <w:r w:rsidR="00515B98">
        <w:rPr>
          <w:sz w:val="20"/>
          <w:szCs w:val="20"/>
          <w:lang w:eastAsia="zh-CN"/>
        </w:rPr>
        <w:t xml:space="preserve">is </w:t>
      </w:r>
      <w:r w:rsidR="00C1627F" w:rsidRPr="007E5E41">
        <w:rPr>
          <w:sz w:val="20"/>
          <w:szCs w:val="20"/>
          <w:lang w:eastAsia="zh-CN"/>
        </w:rPr>
        <w:t>need</w:t>
      </w:r>
      <w:r w:rsidR="00515B98">
        <w:rPr>
          <w:sz w:val="20"/>
          <w:szCs w:val="20"/>
          <w:lang w:eastAsia="zh-CN"/>
        </w:rPr>
        <w:t>ed</w:t>
      </w:r>
      <w:r w:rsidR="0026425B" w:rsidRPr="007E5E41">
        <w:rPr>
          <w:sz w:val="20"/>
          <w:szCs w:val="20"/>
          <w:lang w:eastAsia="zh-CN"/>
        </w:rPr>
        <w:t xml:space="preserve"> to</w:t>
      </w:r>
      <w:r w:rsidR="004B0DF3" w:rsidRPr="007E5E41">
        <w:rPr>
          <w:sz w:val="20"/>
          <w:szCs w:val="20"/>
          <w:lang w:eastAsia="zh-CN"/>
        </w:rPr>
        <w:t xml:space="preserve"> generat</w:t>
      </w:r>
      <w:r w:rsidR="0052140B">
        <w:rPr>
          <w:sz w:val="20"/>
          <w:szCs w:val="20"/>
          <w:lang w:eastAsia="zh-CN"/>
        </w:rPr>
        <w:t>e</w:t>
      </w:r>
      <w:r w:rsidR="000F7F0C" w:rsidRPr="007E5E41">
        <w:rPr>
          <w:sz w:val="20"/>
          <w:szCs w:val="20"/>
          <w:lang w:eastAsia="zh-CN"/>
        </w:rPr>
        <w:t xml:space="preserve"> the wind</w:t>
      </w:r>
      <w:r w:rsidR="00C25601" w:rsidRPr="007E5E41">
        <w:rPr>
          <w:sz w:val="20"/>
          <w:szCs w:val="20"/>
          <w:lang w:eastAsia="zh-CN"/>
        </w:rPr>
        <w:t xml:space="preserve"> </w:t>
      </w:r>
      <w:r w:rsidR="000F7F0C" w:rsidRPr="007E5E41">
        <w:rPr>
          <w:sz w:val="20"/>
          <w:szCs w:val="20"/>
          <w:lang w:eastAsia="zh-CN"/>
        </w:rPr>
        <w:t xml:space="preserve">and control the </w:t>
      </w:r>
      <w:r w:rsidR="00293D9E" w:rsidRPr="007E5E41">
        <w:rPr>
          <w:sz w:val="20"/>
          <w:szCs w:val="20"/>
          <w:lang w:eastAsia="zh-CN"/>
        </w:rPr>
        <w:t>wind speed near the limit</w:t>
      </w:r>
      <w:r w:rsidR="0049199B" w:rsidRPr="007E5E41">
        <w:rPr>
          <w:sz w:val="20"/>
          <w:szCs w:val="20"/>
          <w:lang w:eastAsia="zh-CN"/>
        </w:rPr>
        <w:t xml:space="preserve"> of DUT</w:t>
      </w:r>
      <w:r w:rsidR="00C1627F" w:rsidRPr="007E5E41">
        <w:rPr>
          <w:sz w:val="20"/>
          <w:szCs w:val="20"/>
          <w:lang w:eastAsia="zh-CN"/>
        </w:rPr>
        <w:t>.</w:t>
      </w:r>
      <w:r w:rsidR="000F7F0C" w:rsidRPr="007E5E41">
        <w:rPr>
          <w:sz w:val="20"/>
          <w:szCs w:val="20"/>
          <w:lang w:eastAsia="zh-CN"/>
        </w:rPr>
        <w:t xml:space="preserve"> </w:t>
      </w:r>
      <w:r w:rsidR="00C1627F" w:rsidRPr="007E5E41">
        <w:rPr>
          <w:sz w:val="20"/>
          <w:szCs w:val="20"/>
          <w:lang w:eastAsia="zh-CN"/>
        </w:rPr>
        <w:t>Us</w:t>
      </w:r>
      <w:r w:rsidR="0052140B">
        <w:rPr>
          <w:sz w:val="20"/>
          <w:szCs w:val="20"/>
          <w:lang w:eastAsia="zh-CN"/>
        </w:rPr>
        <w:t>ing</w:t>
      </w:r>
      <w:r w:rsidR="00C1627F" w:rsidRPr="007E5E41">
        <w:rPr>
          <w:sz w:val="20"/>
          <w:szCs w:val="20"/>
          <w:lang w:eastAsia="zh-CN"/>
        </w:rPr>
        <w:t xml:space="preserve"> the </w:t>
      </w:r>
      <w:r w:rsidR="00515B98">
        <w:rPr>
          <w:sz w:val="20"/>
          <w:szCs w:val="20"/>
          <w:lang w:eastAsia="zh-CN"/>
        </w:rPr>
        <w:t>real-time</w:t>
      </w:r>
      <w:r w:rsidR="00515B98" w:rsidRPr="007E5E41">
        <w:rPr>
          <w:sz w:val="20"/>
          <w:szCs w:val="20"/>
          <w:lang w:eastAsia="zh-CN"/>
        </w:rPr>
        <w:t xml:space="preserve"> </w:t>
      </w:r>
      <w:r w:rsidR="00C1627F" w:rsidRPr="007E5E41">
        <w:rPr>
          <w:sz w:val="20"/>
          <w:szCs w:val="20"/>
          <w:lang w:eastAsia="zh-CN"/>
        </w:rPr>
        <w:t>wind will get the most realistic result, but it</w:t>
      </w:r>
      <w:r w:rsidR="0009104C">
        <w:rPr>
          <w:sz w:val="20"/>
          <w:szCs w:val="20"/>
          <w:lang w:eastAsia="zh-CN"/>
        </w:rPr>
        <w:t>'</w:t>
      </w:r>
      <w:r w:rsidR="00C1627F" w:rsidRPr="007E5E41">
        <w:rPr>
          <w:sz w:val="20"/>
          <w:szCs w:val="20"/>
          <w:lang w:eastAsia="zh-CN"/>
        </w:rPr>
        <w:t xml:space="preserve">s hard to recurrence and control for a standard test. </w:t>
      </w:r>
      <w:r w:rsidR="00515B98" w:rsidRPr="007E5E41">
        <w:rPr>
          <w:sz w:val="20"/>
          <w:szCs w:val="20"/>
          <w:lang w:eastAsia="zh-CN"/>
        </w:rPr>
        <w:t>Therefor</w:t>
      </w:r>
      <w:r w:rsidR="00515B98">
        <w:rPr>
          <w:sz w:val="20"/>
          <w:szCs w:val="20"/>
          <w:lang w:eastAsia="zh-CN"/>
        </w:rPr>
        <w:t>e,</w:t>
      </w:r>
      <w:r w:rsidR="000F7F0C" w:rsidRPr="007E5E41">
        <w:rPr>
          <w:sz w:val="20"/>
          <w:szCs w:val="20"/>
          <w:lang w:eastAsia="zh-CN"/>
        </w:rPr>
        <w:t xml:space="preserve"> a </w:t>
      </w:r>
      <w:r w:rsidR="00E70DA8" w:rsidRPr="007E5E41">
        <w:rPr>
          <w:sz w:val="20"/>
          <w:szCs w:val="20"/>
          <w:lang w:eastAsia="zh-CN"/>
        </w:rPr>
        <w:t>mechanism</w:t>
      </w:r>
      <w:r w:rsidR="000F7F0C" w:rsidRPr="007E5E41">
        <w:rPr>
          <w:rFonts w:hint="eastAsia"/>
          <w:sz w:val="20"/>
          <w:szCs w:val="20"/>
          <w:lang w:eastAsia="zh-CN"/>
        </w:rPr>
        <w:t xml:space="preserve"> </w:t>
      </w:r>
      <w:r w:rsidR="00C1627F" w:rsidRPr="007E5E41">
        <w:rPr>
          <w:sz w:val="20"/>
          <w:szCs w:val="20"/>
          <w:lang w:eastAsia="zh-CN"/>
        </w:rPr>
        <w:t>is ne</w:t>
      </w:r>
      <w:r w:rsidR="0052140B">
        <w:rPr>
          <w:sz w:val="20"/>
          <w:szCs w:val="20"/>
          <w:lang w:eastAsia="zh-CN"/>
        </w:rPr>
        <w:t>ed</w:t>
      </w:r>
      <w:r w:rsidR="00C1627F" w:rsidRPr="007E5E41">
        <w:rPr>
          <w:sz w:val="20"/>
          <w:szCs w:val="20"/>
          <w:lang w:eastAsia="zh-CN"/>
        </w:rPr>
        <w:t xml:space="preserve">ed to control the wind in </w:t>
      </w:r>
      <w:r w:rsidR="0052140B">
        <w:rPr>
          <w:sz w:val="20"/>
          <w:szCs w:val="20"/>
          <w:lang w:eastAsia="zh-CN"/>
        </w:rPr>
        <w:t xml:space="preserve">the wind noise </w:t>
      </w:r>
      <w:r w:rsidR="00C1627F" w:rsidRPr="007E5E41">
        <w:rPr>
          <w:sz w:val="20"/>
          <w:szCs w:val="20"/>
          <w:lang w:eastAsia="zh-CN"/>
        </w:rPr>
        <w:t>test.</w:t>
      </w:r>
    </w:p>
    <w:p w14:paraId="0293CE7E" w14:textId="44DBCA01" w:rsidR="008A3507" w:rsidRPr="007E5E41" w:rsidRDefault="0052140B" w:rsidP="008A3507">
      <w:pPr>
        <w:pStyle w:val="af0"/>
        <w:numPr>
          <w:ilvl w:val="0"/>
          <w:numId w:val="15"/>
        </w:numPr>
        <w:ind w:left="720" w:firstLine="3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S</w:t>
      </w:r>
      <w:r w:rsidR="008A3507" w:rsidRPr="007E5E41">
        <w:rPr>
          <w:sz w:val="20"/>
          <w:szCs w:val="20"/>
          <w:lang w:eastAsia="zh-CN"/>
        </w:rPr>
        <w:t>ome noise</w:t>
      </w:r>
      <w:r w:rsidR="00C1627F" w:rsidRPr="007E5E41">
        <w:rPr>
          <w:sz w:val="20"/>
          <w:szCs w:val="20"/>
          <w:lang w:eastAsia="zh-CN"/>
        </w:rPr>
        <w:t>-</w:t>
      </w:r>
      <w:r w:rsidR="008A3507" w:rsidRPr="007E5E41">
        <w:rPr>
          <w:sz w:val="20"/>
          <w:szCs w:val="20"/>
          <w:lang w:eastAsia="zh-CN"/>
        </w:rPr>
        <w:t>cancel algorithm</w:t>
      </w:r>
      <w:r w:rsidR="00C1627F" w:rsidRPr="007E5E41">
        <w:rPr>
          <w:sz w:val="20"/>
          <w:szCs w:val="20"/>
          <w:lang w:eastAsia="zh-CN"/>
        </w:rPr>
        <w:t>s</w:t>
      </w:r>
      <w:r w:rsidR="008A3507" w:rsidRPr="007E5E41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use</w:t>
      </w:r>
      <w:r w:rsidR="008A3507" w:rsidRPr="007E5E41">
        <w:rPr>
          <w:sz w:val="20"/>
          <w:szCs w:val="20"/>
          <w:lang w:eastAsia="zh-CN"/>
        </w:rPr>
        <w:t xml:space="preserve"> the</w:t>
      </w:r>
      <w:r w:rsidR="00D7474F" w:rsidRPr="007E5E41">
        <w:rPr>
          <w:sz w:val="20"/>
          <w:szCs w:val="20"/>
          <w:lang w:eastAsia="zh-CN"/>
        </w:rPr>
        <w:t xml:space="preserve"> </w:t>
      </w:r>
      <w:r w:rsidR="006017F5" w:rsidRPr="007E5E41">
        <w:rPr>
          <w:sz w:val="20"/>
          <w:szCs w:val="20"/>
          <w:lang w:eastAsia="zh-CN"/>
        </w:rPr>
        <w:t xml:space="preserve">direction information of </w:t>
      </w:r>
      <w:r w:rsidR="00180D2A" w:rsidRPr="007E5E41">
        <w:rPr>
          <w:sz w:val="20"/>
          <w:szCs w:val="20"/>
          <w:lang w:eastAsia="zh-CN"/>
        </w:rPr>
        <w:t>sound</w:t>
      </w:r>
      <w:r w:rsidR="00D21AEB" w:rsidRPr="007E5E41">
        <w:rPr>
          <w:sz w:val="20"/>
          <w:szCs w:val="20"/>
          <w:lang w:eastAsia="zh-CN"/>
        </w:rPr>
        <w:t xml:space="preserve">. If the wind noise is </w:t>
      </w:r>
      <w:r w:rsidR="00C1627F" w:rsidRPr="007E5E41">
        <w:rPr>
          <w:sz w:val="20"/>
          <w:szCs w:val="20"/>
          <w:lang w:eastAsia="zh-CN"/>
        </w:rPr>
        <w:t>simulate</w:t>
      </w:r>
      <w:r w:rsidR="00180D2A" w:rsidRPr="007E5E41">
        <w:rPr>
          <w:sz w:val="20"/>
          <w:szCs w:val="20"/>
          <w:lang w:eastAsia="zh-CN"/>
        </w:rPr>
        <w:t>d</w:t>
      </w:r>
      <w:r w:rsidR="00D21AEB" w:rsidRPr="007E5E41">
        <w:rPr>
          <w:sz w:val="20"/>
          <w:szCs w:val="20"/>
          <w:lang w:eastAsia="zh-CN"/>
        </w:rPr>
        <w:t xml:space="preserve"> by speakers, </w:t>
      </w:r>
      <w:r w:rsidR="00D078E9" w:rsidRPr="007E5E41">
        <w:rPr>
          <w:sz w:val="20"/>
          <w:szCs w:val="20"/>
          <w:lang w:eastAsia="zh-CN"/>
        </w:rPr>
        <w:t xml:space="preserve">the direction information will </w:t>
      </w:r>
      <w:r w:rsidR="0052671F">
        <w:rPr>
          <w:sz w:val="20"/>
          <w:szCs w:val="20"/>
          <w:lang w:eastAsia="zh-CN"/>
        </w:rPr>
        <w:t>differ</w:t>
      </w:r>
      <w:r w:rsidR="00D078E9" w:rsidRPr="007E5E41">
        <w:rPr>
          <w:sz w:val="20"/>
          <w:szCs w:val="20"/>
          <w:lang w:eastAsia="zh-CN"/>
        </w:rPr>
        <w:t xml:space="preserve"> from the sound caused by </w:t>
      </w:r>
      <w:r w:rsidR="0052671F">
        <w:rPr>
          <w:sz w:val="20"/>
          <w:szCs w:val="20"/>
          <w:lang w:eastAsia="zh-CN"/>
        </w:rPr>
        <w:t xml:space="preserve">the </w:t>
      </w:r>
      <w:r w:rsidR="00180D2A" w:rsidRPr="007E5E41">
        <w:rPr>
          <w:sz w:val="20"/>
          <w:szCs w:val="20"/>
          <w:lang w:eastAsia="zh-CN"/>
        </w:rPr>
        <w:t>wind</w:t>
      </w:r>
      <w:r w:rsidR="00D078E9" w:rsidRPr="007E5E41">
        <w:rPr>
          <w:sz w:val="20"/>
          <w:szCs w:val="20"/>
          <w:lang w:eastAsia="zh-CN"/>
        </w:rPr>
        <w:t>.</w:t>
      </w:r>
      <w:r w:rsidR="00C1627F" w:rsidRPr="007E5E41">
        <w:rPr>
          <w:sz w:val="20"/>
          <w:szCs w:val="20"/>
          <w:lang w:eastAsia="zh-CN"/>
        </w:rPr>
        <w:t xml:space="preserve"> To let those </w:t>
      </w:r>
      <w:proofErr w:type="gramStart"/>
      <w:r w:rsidR="004B0DF3" w:rsidRPr="007E5E41">
        <w:rPr>
          <w:sz w:val="20"/>
          <w:szCs w:val="20"/>
          <w:lang w:eastAsia="zh-CN"/>
        </w:rPr>
        <w:t>algorithms</w:t>
      </w:r>
      <w:proofErr w:type="gramEnd"/>
      <w:r w:rsidR="00C1627F" w:rsidRPr="007E5E41">
        <w:rPr>
          <w:sz w:val="20"/>
          <w:szCs w:val="20"/>
          <w:lang w:eastAsia="zh-CN"/>
        </w:rPr>
        <w:t xml:space="preserve"> work correctly, it </w:t>
      </w:r>
      <w:r w:rsidR="00203B65" w:rsidRPr="007E5E41">
        <w:rPr>
          <w:sz w:val="20"/>
          <w:szCs w:val="20"/>
          <w:lang w:eastAsia="zh-CN"/>
        </w:rPr>
        <w:t>needs</w:t>
      </w:r>
      <w:r w:rsidR="00C1627F" w:rsidRPr="007E5E41">
        <w:rPr>
          <w:sz w:val="20"/>
          <w:szCs w:val="20"/>
          <w:lang w:eastAsia="zh-CN"/>
        </w:rPr>
        <w:t xml:space="preserve"> to simulate the real</w:t>
      </w:r>
      <w:r w:rsidR="00515B98">
        <w:rPr>
          <w:sz w:val="20"/>
          <w:szCs w:val="20"/>
          <w:lang w:eastAsia="zh-CN"/>
        </w:rPr>
        <w:t>-time</w:t>
      </w:r>
      <w:r w:rsidR="00C1627F" w:rsidRPr="007E5E41">
        <w:rPr>
          <w:sz w:val="20"/>
          <w:szCs w:val="20"/>
          <w:lang w:eastAsia="zh-CN"/>
        </w:rPr>
        <w:t xml:space="preserve"> wind in </w:t>
      </w:r>
      <w:r w:rsidR="0052671F">
        <w:rPr>
          <w:sz w:val="20"/>
          <w:szCs w:val="20"/>
          <w:lang w:eastAsia="zh-CN"/>
        </w:rPr>
        <w:t xml:space="preserve">the wind noise </w:t>
      </w:r>
      <w:r w:rsidR="00E966BA" w:rsidRPr="007E5E41">
        <w:rPr>
          <w:sz w:val="20"/>
          <w:szCs w:val="20"/>
          <w:lang w:eastAsia="zh-CN"/>
        </w:rPr>
        <w:t>test</w:t>
      </w:r>
      <w:r w:rsidR="00C1627F" w:rsidRPr="007E5E41">
        <w:rPr>
          <w:sz w:val="20"/>
          <w:szCs w:val="20"/>
          <w:lang w:eastAsia="zh-CN"/>
        </w:rPr>
        <w:t>.</w:t>
      </w:r>
    </w:p>
    <w:p w14:paraId="4C1F997F" w14:textId="24F3D499" w:rsidR="00D078E9" w:rsidRPr="007E5E41" w:rsidRDefault="00515B98" w:rsidP="00C1627F">
      <w:pPr>
        <w:pStyle w:val="af0"/>
        <w:numPr>
          <w:ilvl w:val="0"/>
          <w:numId w:val="15"/>
        </w:numPr>
        <w:ind w:left="720" w:firstLine="3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Pr="007E5E41">
        <w:rPr>
          <w:sz w:val="20"/>
          <w:szCs w:val="20"/>
          <w:lang w:eastAsia="zh-CN"/>
        </w:rPr>
        <w:t xml:space="preserve">wo </w:t>
      </w:r>
      <w:r w:rsidR="00C1627F" w:rsidRPr="007E5E41">
        <w:rPr>
          <w:sz w:val="20"/>
          <w:szCs w:val="20"/>
          <w:lang w:eastAsia="zh-CN"/>
        </w:rPr>
        <w:t>current standard</w:t>
      </w:r>
      <w:r w:rsidR="0052671F">
        <w:rPr>
          <w:sz w:val="20"/>
          <w:szCs w:val="20"/>
          <w:lang w:eastAsia="zh-CN"/>
        </w:rPr>
        <w:t>s</w:t>
      </w:r>
      <w:r w:rsidR="00C1627F" w:rsidRPr="007E5E41">
        <w:rPr>
          <w:sz w:val="20"/>
          <w:szCs w:val="20"/>
          <w:lang w:eastAsia="zh-CN"/>
        </w:rPr>
        <w:t xml:space="preserve"> </w:t>
      </w:r>
      <w:r w:rsidR="0052671F">
        <w:rPr>
          <w:sz w:val="20"/>
          <w:szCs w:val="20"/>
          <w:lang w:eastAsia="zh-CN"/>
        </w:rPr>
        <w:t>are</w:t>
      </w:r>
      <w:r w:rsidR="00C1627F" w:rsidRPr="007E5E41">
        <w:rPr>
          <w:sz w:val="20"/>
          <w:szCs w:val="20"/>
          <w:lang w:eastAsia="zh-CN"/>
        </w:rPr>
        <w:t xml:space="preserve"> using wind generator</w:t>
      </w:r>
      <w:r w:rsidR="0052671F">
        <w:rPr>
          <w:sz w:val="20"/>
          <w:szCs w:val="20"/>
          <w:lang w:eastAsia="zh-CN"/>
        </w:rPr>
        <w:t>s</w:t>
      </w:r>
      <w:r w:rsidR="00C1627F" w:rsidRPr="007E5E41">
        <w:rPr>
          <w:sz w:val="20"/>
          <w:szCs w:val="20"/>
          <w:lang w:eastAsia="zh-CN"/>
        </w:rPr>
        <w:t xml:space="preserve"> in test</w:t>
      </w:r>
    </w:p>
    <w:p w14:paraId="30BBC6E6" w14:textId="2BB658BB" w:rsidR="005A5747" w:rsidRPr="00867A24" w:rsidRDefault="005A5747" w:rsidP="00472BB0">
      <w:pPr>
        <w:pStyle w:val="af0"/>
        <w:numPr>
          <w:ilvl w:val="1"/>
          <w:numId w:val="10"/>
        </w:numPr>
        <w:rPr>
          <w:lang w:eastAsia="zh-CN"/>
        </w:rPr>
      </w:pPr>
      <w:bookmarkStart w:id="4" w:name="OLE_LINK3"/>
      <w:r w:rsidRPr="00867A24">
        <w:rPr>
          <w:sz w:val="20"/>
          <w:szCs w:val="20"/>
          <w:lang w:eastAsia="zh-CN"/>
        </w:rPr>
        <w:t>IEC 60268-4</w:t>
      </w:r>
      <w:bookmarkEnd w:id="4"/>
      <w:r w:rsidR="00E966BA">
        <w:rPr>
          <w:sz w:val="20"/>
          <w:szCs w:val="20"/>
          <w:lang w:eastAsia="zh-CN"/>
        </w:rPr>
        <w:t xml:space="preserve"> </w:t>
      </w:r>
      <w:r w:rsidR="0052602D" w:rsidRPr="00867A24">
        <w:rPr>
          <w:sz w:val="20"/>
          <w:szCs w:val="20"/>
          <w:lang w:eastAsia="zh-CN"/>
        </w:rPr>
        <w:t>[2]</w:t>
      </w:r>
      <w:r w:rsidR="00693BF1" w:rsidRPr="00867A24">
        <w:rPr>
          <w:lang w:eastAsia="zh-CN"/>
        </w:rPr>
        <w:t xml:space="preserve"> explore the two </w:t>
      </w:r>
      <w:r w:rsidR="00A056A3">
        <w:rPr>
          <w:lang w:eastAsia="zh-CN"/>
        </w:rPr>
        <w:t xml:space="preserve">kinds of </w:t>
      </w:r>
      <w:r w:rsidR="00693BF1" w:rsidRPr="00867A24">
        <w:rPr>
          <w:lang w:eastAsia="zh-CN"/>
        </w:rPr>
        <w:t>wind generator</w:t>
      </w:r>
      <w:r w:rsidR="0052671F">
        <w:rPr>
          <w:lang w:eastAsia="zh-CN"/>
        </w:rPr>
        <w:t>s</w:t>
      </w:r>
      <w:r w:rsidR="00693BF1" w:rsidRPr="00867A24">
        <w:rPr>
          <w:lang w:eastAsia="zh-CN"/>
        </w:rPr>
        <w:t xml:space="preserve"> to simulate wind noise. </w:t>
      </w:r>
      <w:r w:rsidR="0052671F">
        <w:rPr>
          <w:lang w:eastAsia="zh-CN"/>
        </w:rPr>
        <w:t>B</w:t>
      </w:r>
      <w:r w:rsidR="00693BF1" w:rsidRPr="00867A24">
        <w:rPr>
          <w:lang w:eastAsia="zh-CN"/>
        </w:rPr>
        <w:t>ut it</w:t>
      </w:r>
      <w:r w:rsidR="0009104C">
        <w:rPr>
          <w:lang w:eastAsia="zh-CN"/>
        </w:rPr>
        <w:t>'</w:t>
      </w:r>
      <w:r w:rsidR="00693BF1" w:rsidRPr="00867A24">
        <w:rPr>
          <w:lang w:eastAsia="zh-CN"/>
        </w:rPr>
        <w:t>s a standard</w:t>
      </w:r>
      <w:r w:rsidR="0052671F">
        <w:rPr>
          <w:lang w:eastAsia="zh-CN"/>
        </w:rPr>
        <w:t xml:space="preserve"> for</w:t>
      </w:r>
      <w:r w:rsidR="00693BF1" w:rsidRPr="00867A24">
        <w:rPr>
          <w:lang w:eastAsia="zh-CN"/>
        </w:rPr>
        <w:t xml:space="preserve"> </w:t>
      </w:r>
      <w:r w:rsidR="0052671F">
        <w:rPr>
          <w:lang w:eastAsia="zh-CN"/>
        </w:rPr>
        <w:t xml:space="preserve">the </w:t>
      </w:r>
      <w:r w:rsidR="00693BF1" w:rsidRPr="00867A24">
        <w:rPr>
          <w:lang w:eastAsia="zh-CN"/>
        </w:rPr>
        <w:t>microphone,</w:t>
      </w:r>
      <w:r w:rsidR="0052671F">
        <w:rPr>
          <w:lang w:eastAsia="zh-CN"/>
        </w:rPr>
        <w:t xml:space="preserve"> and</w:t>
      </w:r>
      <w:r w:rsidR="00E966BA">
        <w:rPr>
          <w:lang w:eastAsia="zh-CN"/>
        </w:rPr>
        <w:t xml:space="preserve"> </w:t>
      </w:r>
      <w:r w:rsidR="00693BF1" w:rsidRPr="00867A24">
        <w:rPr>
          <w:lang w:eastAsia="zh-CN"/>
        </w:rPr>
        <w:t>it doesn</w:t>
      </w:r>
      <w:r w:rsidR="0009104C">
        <w:rPr>
          <w:lang w:eastAsia="zh-CN"/>
        </w:rPr>
        <w:t>'</w:t>
      </w:r>
      <w:r w:rsidR="00693BF1" w:rsidRPr="00867A24">
        <w:rPr>
          <w:lang w:eastAsia="zh-CN"/>
        </w:rPr>
        <w:t xml:space="preserve">t fully match the test for </w:t>
      </w:r>
      <w:r w:rsidR="00CB59BE" w:rsidRPr="00867A24">
        <w:rPr>
          <w:lang w:eastAsia="zh-CN"/>
        </w:rPr>
        <w:t>UE</w:t>
      </w:r>
      <w:r w:rsidR="0052602D" w:rsidRPr="00867A24">
        <w:rPr>
          <w:lang w:eastAsia="zh-CN"/>
        </w:rPr>
        <w:tab/>
      </w:r>
    </w:p>
    <w:p w14:paraId="734EA853" w14:textId="12612FE0" w:rsidR="00A056A3" w:rsidRDefault="00CB59BE" w:rsidP="00472BB0">
      <w:pPr>
        <w:pStyle w:val="af0"/>
        <w:numPr>
          <w:ilvl w:val="1"/>
          <w:numId w:val="10"/>
        </w:numPr>
        <w:rPr>
          <w:lang w:eastAsia="zh-CN"/>
        </w:rPr>
      </w:pPr>
      <w:r w:rsidRPr="00867A24">
        <w:rPr>
          <w:sz w:val="20"/>
          <w:szCs w:val="20"/>
          <w:lang w:eastAsia="zh-CN"/>
        </w:rPr>
        <w:t>ETSI TS 103 640 [3]</w:t>
      </w:r>
      <w:r w:rsidR="00867A24">
        <w:rPr>
          <w:lang w:eastAsia="zh-CN"/>
        </w:rPr>
        <w:t xml:space="preserve"> us</w:t>
      </w:r>
      <w:r w:rsidR="0052671F">
        <w:rPr>
          <w:lang w:eastAsia="zh-CN"/>
        </w:rPr>
        <w:t>es</w:t>
      </w:r>
      <w:r w:rsidR="00867A24">
        <w:rPr>
          <w:lang w:eastAsia="zh-CN"/>
        </w:rPr>
        <w:t xml:space="preserve"> the </w:t>
      </w:r>
      <w:r w:rsidR="00C43364">
        <w:rPr>
          <w:lang w:eastAsia="zh-CN"/>
        </w:rPr>
        <w:t xml:space="preserve">wind generator to test the </w:t>
      </w:r>
      <w:r w:rsidR="0052671F">
        <w:rPr>
          <w:lang w:eastAsia="zh-CN"/>
        </w:rPr>
        <w:t>w</w:t>
      </w:r>
      <w:r w:rsidR="00A056A3">
        <w:rPr>
          <w:lang w:eastAsia="zh-CN"/>
        </w:rPr>
        <w:t>ind noise insertio</w:t>
      </w:r>
      <w:r w:rsidR="0052671F">
        <w:rPr>
          <w:lang w:eastAsia="zh-CN"/>
        </w:rPr>
        <w:t>n gain in the</w:t>
      </w:r>
      <w:r w:rsidR="00A056A3">
        <w:rPr>
          <w:lang w:eastAsia="zh-CN"/>
        </w:rPr>
        <w:t xml:space="preserve"> ANC device</w:t>
      </w:r>
      <w:r w:rsidR="00F13DD4">
        <w:rPr>
          <w:lang w:eastAsia="zh-CN"/>
        </w:rPr>
        <w:t xml:space="preserve"> test</w:t>
      </w:r>
      <w:r w:rsidR="00A056A3">
        <w:rPr>
          <w:lang w:eastAsia="zh-CN"/>
        </w:rPr>
        <w:t>.</w:t>
      </w:r>
    </w:p>
    <w:p w14:paraId="0DB42ED0" w14:textId="4EC154BC" w:rsidR="000C55AA" w:rsidRPr="00155932" w:rsidRDefault="00C1627F" w:rsidP="000C55AA">
      <w:pPr>
        <w:ind w:left="360" w:firstLine="360"/>
        <w:rPr>
          <w:lang w:eastAsia="zh-CN"/>
        </w:rPr>
      </w:pPr>
      <w:r>
        <w:rPr>
          <w:lang w:eastAsia="zh-CN"/>
        </w:rPr>
        <w:t>Hence u</w:t>
      </w:r>
      <w:r w:rsidR="000C55AA">
        <w:rPr>
          <w:lang w:eastAsia="zh-CN"/>
        </w:rPr>
        <w:t>sing</w:t>
      </w:r>
      <w:r w:rsidR="0052671F">
        <w:rPr>
          <w:lang w:eastAsia="zh-CN"/>
        </w:rPr>
        <w:t xml:space="preserve"> a </w:t>
      </w:r>
      <w:r w:rsidR="000C55AA">
        <w:t xml:space="preserve">wind generator is a </w:t>
      </w:r>
      <w:r w:rsidR="000C55AA" w:rsidRPr="0016167C">
        <w:t>feasible</w:t>
      </w:r>
      <w:r w:rsidR="000C55AA">
        <w:t xml:space="preserve"> solution for wind noise test</w:t>
      </w:r>
      <w:r w:rsidR="00B86026">
        <w:t>s</w:t>
      </w:r>
      <w:r w:rsidR="000C55AA">
        <w:t>.</w:t>
      </w:r>
    </w:p>
    <w:p w14:paraId="33A44C7A" w14:textId="77777777" w:rsidR="00560A01" w:rsidRPr="00560A01" w:rsidRDefault="00560A01" w:rsidP="00C56692">
      <w:pPr>
        <w:rPr>
          <w:rFonts w:eastAsia="Malgun Gothic"/>
        </w:rPr>
      </w:pPr>
    </w:p>
    <w:p w14:paraId="4116B039" w14:textId="18EF8E0B" w:rsidR="00560A01" w:rsidRDefault="00352839" w:rsidP="001B2764">
      <w:pPr>
        <w:pStyle w:val="1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</w:t>
      </w:r>
      <w:r w:rsidR="00D36B71">
        <w:rPr>
          <w:lang w:eastAsia="zh-CN"/>
        </w:rPr>
        <w:t>al of</w:t>
      </w:r>
      <w:r>
        <w:rPr>
          <w:lang w:eastAsia="zh-CN"/>
        </w:rPr>
        <w:t xml:space="preserve"> </w:t>
      </w:r>
      <w:r w:rsidR="00C07BE5">
        <w:rPr>
          <w:lang w:eastAsia="zh-CN"/>
        </w:rPr>
        <w:t xml:space="preserve">wind noise </w:t>
      </w:r>
      <w:r>
        <w:rPr>
          <w:rFonts w:hint="eastAsia"/>
          <w:lang w:eastAsia="zh-CN"/>
        </w:rPr>
        <w:t>test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method</w:t>
      </w:r>
    </w:p>
    <w:p w14:paraId="15BA1E75" w14:textId="5B94FB5C" w:rsidR="00C16D0F" w:rsidRDefault="00322E9D" w:rsidP="00C16D0F">
      <w:pPr>
        <w:pStyle w:val="2"/>
        <w:rPr>
          <w:lang w:eastAsia="zh-CN"/>
        </w:rPr>
      </w:pPr>
      <w:r>
        <w:rPr>
          <w:lang w:eastAsia="zh-CN"/>
        </w:rPr>
        <w:t>I</w:t>
      </w:r>
      <w:r w:rsidR="00C5006C">
        <w:rPr>
          <w:lang w:eastAsia="zh-CN"/>
        </w:rPr>
        <w:t>ntroduc</w:t>
      </w:r>
      <w:r>
        <w:rPr>
          <w:lang w:eastAsia="zh-CN"/>
        </w:rPr>
        <w:t xml:space="preserve">tion </w:t>
      </w:r>
    </w:p>
    <w:p w14:paraId="178CF5B0" w14:textId="3928E8BB" w:rsidR="00C16D0F" w:rsidRDefault="001F1E47" w:rsidP="00CF0635">
      <w:pPr>
        <w:rPr>
          <w:lang w:eastAsia="zh-CN"/>
        </w:rPr>
      </w:pPr>
      <w:r w:rsidRPr="001F1E47">
        <w:rPr>
          <w:lang w:eastAsia="zh-CN"/>
        </w:rPr>
        <w:t xml:space="preserve">This test is applicable to UEs capturing </w:t>
      </w:r>
      <w:r>
        <w:rPr>
          <w:lang w:eastAsia="zh-CN"/>
        </w:rPr>
        <w:t xml:space="preserve">immersive </w:t>
      </w:r>
      <w:r w:rsidRPr="001F1E47">
        <w:rPr>
          <w:lang w:eastAsia="zh-CN"/>
        </w:rPr>
        <w:t>audio</w:t>
      </w:r>
      <w:r w:rsidR="00B86026">
        <w:rPr>
          <w:lang w:eastAsia="zh-CN"/>
        </w:rPr>
        <w:t>,</w:t>
      </w:r>
      <w:r w:rsidRPr="001F1E47">
        <w:rPr>
          <w:lang w:eastAsia="zh-CN"/>
        </w:rPr>
        <w:t xml:space="preserve"> </w:t>
      </w:r>
      <w:r>
        <w:rPr>
          <w:lang w:eastAsia="zh-CN"/>
        </w:rPr>
        <w:t>includ</w:t>
      </w:r>
      <w:r w:rsidR="00B86026">
        <w:rPr>
          <w:lang w:eastAsia="zh-CN"/>
        </w:rPr>
        <w:t>ing</w:t>
      </w:r>
      <w:r>
        <w:rPr>
          <w:lang w:eastAsia="zh-CN"/>
        </w:rPr>
        <w:t xml:space="preserve"> </w:t>
      </w:r>
      <w:r w:rsidRPr="001F1E47">
        <w:rPr>
          <w:lang w:eastAsia="zh-CN"/>
        </w:rPr>
        <w:t>scene-based</w:t>
      </w:r>
      <w:r>
        <w:rPr>
          <w:lang w:eastAsia="zh-CN"/>
        </w:rPr>
        <w:t xml:space="preserve"> </w:t>
      </w:r>
      <w:r w:rsidRPr="001F1E47">
        <w:rPr>
          <w:lang w:eastAsia="zh-CN"/>
        </w:rPr>
        <w:t>(e.g.</w:t>
      </w:r>
      <w:r w:rsidR="00E715EC">
        <w:rPr>
          <w:lang w:eastAsia="zh-CN"/>
        </w:rPr>
        <w:t xml:space="preserve"> </w:t>
      </w:r>
      <w:r w:rsidRPr="001F1E47">
        <w:rPr>
          <w:lang w:eastAsia="zh-CN"/>
        </w:rPr>
        <w:t xml:space="preserve"> First and Higher Order Ambisonics)</w:t>
      </w:r>
      <w:r>
        <w:rPr>
          <w:lang w:eastAsia="zh-CN"/>
        </w:rPr>
        <w:t>, binaural, channel-based</w:t>
      </w:r>
      <w:r w:rsidR="00E715EC">
        <w:rPr>
          <w:lang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7.1.4, 5.1,</w:t>
      </w:r>
      <w:r w:rsidR="00E715EC">
        <w:rPr>
          <w:lang w:eastAsia="zh-CN"/>
        </w:rPr>
        <w:t xml:space="preserve"> </w:t>
      </w:r>
      <w:r>
        <w:rPr>
          <w:lang w:eastAsia="zh-CN"/>
        </w:rPr>
        <w:t>stereo)</w:t>
      </w:r>
      <w:r w:rsidR="00175235">
        <w:rPr>
          <w:lang w:eastAsia="zh-CN"/>
        </w:rPr>
        <w:t xml:space="preserve">, </w:t>
      </w:r>
      <w:r w:rsidR="00D36B71">
        <w:rPr>
          <w:lang w:eastAsia="zh-CN"/>
        </w:rPr>
        <w:t xml:space="preserve">and </w:t>
      </w:r>
      <w:r w:rsidR="00175235">
        <w:rPr>
          <w:lang w:eastAsia="zh-CN"/>
        </w:rPr>
        <w:t>object-based</w:t>
      </w:r>
      <w:r w:rsidR="00B96012">
        <w:rPr>
          <w:lang w:eastAsia="zh-CN"/>
        </w:rPr>
        <w:t xml:space="preserve"> audio</w:t>
      </w:r>
      <w:r>
        <w:rPr>
          <w:lang w:eastAsia="zh-CN"/>
        </w:rPr>
        <w:t>.</w:t>
      </w:r>
    </w:p>
    <w:p w14:paraId="66DFB987" w14:textId="6F851BAE" w:rsidR="00D04885" w:rsidRDefault="00D04885" w:rsidP="001B2764">
      <w:pPr>
        <w:pStyle w:val="2"/>
        <w:rPr>
          <w:lang w:eastAsia="zh-CN"/>
        </w:rPr>
      </w:pPr>
      <w:bookmarkStart w:id="5" w:name="_Hlk118382021"/>
      <w:r w:rsidRPr="00D04885">
        <w:rPr>
          <w:lang w:eastAsia="zh-CN"/>
        </w:rPr>
        <w:t>test conditions</w:t>
      </w:r>
    </w:p>
    <w:bookmarkEnd w:id="5"/>
    <w:p w14:paraId="452C47DD" w14:textId="1BB1D7CD" w:rsidR="00D04885" w:rsidRDefault="00904FFC" w:rsidP="00904FFC">
      <w:pPr>
        <w:pStyle w:val="B1"/>
        <w:rPr>
          <w:lang w:eastAsia="zh-CN"/>
        </w:rPr>
      </w:pPr>
      <w:r w:rsidRPr="00B06A2E">
        <w:t>-</w:t>
      </w:r>
      <w:r w:rsidRPr="00B06A2E">
        <w:tab/>
      </w:r>
      <w:r w:rsidR="00CF0635">
        <w:rPr>
          <w:lang w:eastAsia="zh-CN"/>
        </w:rPr>
        <w:t>T</w:t>
      </w:r>
      <w:r w:rsidR="008B7304">
        <w:rPr>
          <w:lang w:eastAsia="zh-CN"/>
        </w:rPr>
        <w:t>he</w:t>
      </w:r>
      <w:r w:rsidR="00097A7E">
        <w:rPr>
          <w:lang w:eastAsia="zh-CN"/>
        </w:rPr>
        <w:t xml:space="preserve"> </w:t>
      </w:r>
      <w:r w:rsidR="00097A7E" w:rsidRPr="00097A7E">
        <w:rPr>
          <w:lang w:eastAsia="zh-CN"/>
        </w:rPr>
        <w:t>test conditions</w:t>
      </w:r>
      <w:r w:rsidR="00097A7E">
        <w:rPr>
          <w:lang w:eastAsia="zh-CN"/>
        </w:rPr>
        <w:t xml:space="preserve"> should follow the</w:t>
      </w:r>
      <w:r w:rsidR="008B7304">
        <w:rPr>
          <w:lang w:eastAsia="zh-CN"/>
        </w:rPr>
        <w:t xml:space="preserve"> </w:t>
      </w:r>
      <w:r w:rsidR="004C2509" w:rsidRPr="004C2509">
        <w:rPr>
          <w:lang w:eastAsia="zh-CN"/>
        </w:rPr>
        <w:t>Free-field propagation conditions</w:t>
      </w:r>
      <w:r w:rsidR="00CF0635">
        <w:rPr>
          <w:lang w:eastAsia="zh-CN"/>
        </w:rPr>
        <w:t xml:space="preserve"> and </w:t>
      </w:r>
      <w:r w:rsidR="008C4107">
        <w:rPr>
          <w:lang w:eastAsia="zh-CN"/>
        </w:rPr>
        <w:t>t</w:t>
      </w:r>
      <w:r w:rsidR="008B7304" w:rsidRPr="008B7304">
        <w:rPr>
          <w:lang w:eastAsia="zh-CN"/>
        </w:rPr>
        <w:t>est environment noise floor</w:t>
      </w:r>
      <w:r w:rsidR="00CF0635">
        <w:rPr>
          <w:lang w:eastAsia="zh-CN"/>
        </w:rPr>
        <w:t xml:space="preserve"> </w:t>
      </w:r>
      <w:r w:rsidR="00981975">
        <w:rPr>
          <w:lang w:eastAsia="zh-CN"/>
        </w:rPr>
        <w:t>d</w:t>
      </w:r>
      <w:r w:rsidR="00FF2C35">
        <w:rPr>
          <w:lang w:eastAsia="zh-CN"/>
        </w:rPr>
        <w:t>es</w:t>
      </w:r>
      <w:r w:rsidR="00981975">
        <w:rPr>
          <w:lang w:eastAsia="zh-CN"/>
        </w:rPr>
        <w:t>cr</w:t>
      </w:r>
      <w:r w:rsidR="00FF2C35">
        <w:rPr>
          <w:lang w:eastAsia="zh-CN"/>
        </w:rPr>
        <w:t>ibe</w:t>
      </w:r>
      <w:r w:rsidR="00B86026">
        <w:rPr>
          <w:lang w:eastAsia="zh-CN"/>
        </w:rPr>
        <w:t>d</w:t>
      </w:r>
      <w:r w:rsidR="00981975">
        <w:rPr>
          <w:lang w:eastAsia="zh-CN"/>
        </w:rPr>
        <w:t xml:space="preserve"> in </w:t>
      </w:r>
      <w:r w:rsidR="00322127">
        <w:rPr>
          <w:lang w:eastAsia="zh-CN"/>
        </w:rPr>
        <w:t xml:space="preserve">TS </w:t>
      </w:r>
      <w:r w:rsidR="00097A7E" w:rsidRPr="00097A7E">
        <w:rPr>
          <w:lang w:eastAsia="zh-CN"/>
        </w:rPr>
        <w:t>26</w:t>
      </w:r>
      <w:r w:rsidR="00322127">
        <w:rPr>
          <w:lang w:eastAsia="zh-CN"/>
        </w:rPr>
        <w:t>.</w:t>
      </w:r>
      <w:r w:rsidR="00097A7E" w:rsidRPr="00097A7E">
        <w:rPr>
          <w:lang w:eastAsia="zh-CN"/>
        </w:rPr>
        <w:t>260</w:t>
      </w:r>
      <w:r w:rsidR="00097A7E">
        <w:rPr>
          <w:lang w:eastAsia="zh-CN"/>
        </w:rPr>
        <w:t>[6].</w:t>
      </w:r>
    </w:p>
    <w:p w14:paraId="2F7834F7" w14:textId="6FB4CA97" w:rsidR="00904FFC" w:rsidRDefault="00904FFC" w:rsidP="00904FFC">
      <w:pPr>
        <w:pStyle w:val="B1"/>
        <w:rPr>
          <w:rFonts w:eastAsia="Malgun Gothic"/>
        </w:rPr>
      </w:pPr>
      <w:r w:rsidRPr="00B06A2E">
        <w:t>-</w:t>
      </w:r>
      <w:r w:rsidRPr="00B06A2E">
        <w:tab/>
      </w:r>
      <w:r>
        <w:rPr>
          <w:rFonts w:eastAsia="Malgun Gothic"/>
        </w:rPr>
        <w:t>wind speed</w:t>
      </w:r>
      <w:r w:rsidR="00322127">
        <w:rPr>
          <w:rFonts w:eastAsia="Malgun Gothic"/>
        </w:rPr>
        <w:t xml:space="preserve"> </w:t>
      </w:r>
      <w:r w:rsidR="00D0651C">
        <w:rPr>
          <w:rFonts w:eastAsia="Malgun Gothic"/>
        </w:rPr>
        <w:t>should be 0m/s.</w:t>
      </w:r>
    </w:p>
    <w:p w14:paraId="05CCE4A4" w14:textId="65510B6D" w:rsidR="00322127" w:rsidRPr="00904FFC" w:rsidRDefault="00322127" w:rsidP="00904FFC">
      <w:pPr>
        <w:pStyle w:val="B1"/>
        <w:rPr>
          <w:rFonts w:eastAsia="Malgun Gothic"/>
        </w:rPr>
      </w:pPr>
      <w:r w:rsidRPr="00B06A2E">
        <w:t>-</w:t>
      </w:r>
      <w:r w:rsidRPr="00B06A2E">
        <w:tab/>
      </w:r>
      <w:r w:rsidRPr="00C036D5">
        <w:t>The</w:t>
      </w:r>
      <w:r w:rsidR="00854F83" w:rsidRPr="00C036D5">
        <w:t xml:space="preserve"> </w:t>
      </w:r>
      <w:r w:rsidR="00854F83" w:rsidRPr="00C63878">
        <w:rPr>
          <w:lang w:eastAsia="zh-CN"/>
        </w:rPr>
        <w:t>f</w:t>
      </w:r>
      <w:r w:rsidR="00854F83" w:rsidRPr="00771004">
        <w:rPr>
          <w:lang w:eastAsia="zh-CN"/>
        </w:rPr>
        <w:t>ree-field</w:t>
      </w:r>
      <w:r w:rsidRPr="00C036D5">
        <w:t xml:space="preserve"> volume should be large enough to </w:t>
      </w:r>
      <w:r w:rsidR="00C85360" w:rsidRPr="00C036D5">
        <w:t>avoid influencing the wind.</w:t>
      </w:r>
    </w:p>
    <w:p w14:paraId="1A6BCE8E" w14:textId="77777777" w:rsidR="00E966BA" w:rsidRPr="00D04885" w:rsidRDefault="00E966BA" w:rsidP="00D04885">
      <w:pPr>
        <w:ind w:left="530"/>
        <w:rPr>
          <w:lang w:eastAsia="zh-CN"/>
        </w:rPr>
      </w:pPr>
    </w:p>
    <w:p w14:paraId="49823067" w14:textId="61A88DC1" w:rsidR="00560A01" w:rsidRDefault="00B86026" w:rsidP="00975CA0">
      <w:pPr>
        <w:rPr>
          <w:b/>
          <w:bCs/>
        </w:rPr>
      </w:pPr>
      <w:r>
        <w:rPr>
          <w:b/>
          <w:bCs/>
        </w:rPr>
        <w:t>W</w:t>
      </w:r>
      <w:r w:rsidR="00604BBD" w:rsidRPr="002122E1">
        <w:rPr>
          <w:b/>
          <w:bCs/>
        </w:rPr>
        <w:t>ind-generat</w:t>
      </w:r>
      <w:r w:rsidR="00811363" w:rsidRPr="002122E1">
        <w:rPr>
          <w:b/>
          <w:bCs/>
        </w:rPr>
        <w:t>or:</w:t>
      </w:r>
    </w:p>
    <w:p w14:paraId="7E4A5944" w14:textId="2D8E20E7" w:rsidR="00DB0656" w:rsidRDefault="00DB0656" w:rsidP="00E95ABD">
      <w:pPr>
        <w:ind w:left="530" w:firstLine="240"/>
      </w:pPr>
      <w:r w:rsidRPr="00DB0656">
        <w:rPr>
          <w:rFonts w:eastAsia="Malgun Gothic"/>
        </w:rPr>
        <w:t>ETSI TS 103 640</w:t>
      </w:r>
      <w:r>
        <w:rPr>
          <w:rFonts w:eastAsia="Malgun Gothic"/>
        </w:rPr>
        <w:t xml:space="preserve">[3] </w:t>
      </w:r>
      <w:r w:rsidR="00F03173">
        <w:t xml:space="preserve">Annex A </w:t>
      </w:r>
      <w:r>
        <w:rPr>
          <w:rFonts w:eastAsia="Malgun Gothic"/>
        </w:rPr>
        <w:t>list</w:t>
      </w:r>
      <w:r w:rsidR="00D36B71">
        <w:rPr>
          <w:rFonts w:eastAsia="Malgun Gothic"/>
        </w:rPr>
        <w:t>s</w:t>
      </w:r>
      <w:r>
        <w:rPr>
          <w:rFonts w:eastAsia="Malgun Gothic"/>
        </w:rPr>
        <w:t xml:space="preserve"> </w:t>
      </w:r>
      <w:r w:rsidR="00FB57D2">
        <w:rPr>
          <w:rFonts w:eastAsia="Malgun Gothic"/>
        </w:rPr>
        <w:t xml:space="preserve">several </w:t>
      </w:r>
      <w:r w:rsidR="00D15C26">
        <w:t xml:space="preserve">turbulent wind generation </w:t>
      </w:r>
      <w:r w:rsidR="00FB57D2">
        <w:t>considerations</w:t>
      </w:r>
      <w:r w:rsidR="00B86026">
        <w:t>.</w:t>
      </w:r>
      <w:r w:rsidR="00E33ECA">
        <w:t xml:space="preserve"> </w:t>
      </w:r>
      <w:r w:rsidR="00B86026">
        <w:t>Some</w:t>
      </w:r>
      <w:r w:rsidR="00E33ECA">
        <w:t xml:space="preserve"> most important </w:t>
      </w:r>
      <w:r w:rsidR="00A31F60">
        <w:t>requirement</w:t>
      </w:r>
      <w:r w:rsidR="00B86026">
        <w:t>s are listed here.</w:t>
      </w:r>
    </w:p>
    <w:p w14:paraId="1AB715F5" w14:textId="2BCB9D8C" w:rsidR="00811363" w:rsidRDefault="00D426BD" w:rsidP="00D426BD">
      <w:pPr>
        <w:pStyle w:val="B1"/>
        <w:rPr>
          <w:rFonts w:eastAsia="Malgun Gothic"/>
        </w:rPr>
      </w:pPr>
      <w:bookmarkStart w:id="6" w:name="OLE_LINK1"/>
      <w:r w:rsidRPr="00B06A2E">
        <w:t>-</w:t>
      </w:r>
      <w:r w:rsidRPr="00B06A2E">
        <w:tab/>
      </w:r>
      <w:bookmarkEnd w:id="6"/>
      <w:r>
        <w:rPr>
          <w:rFonts w:eastAsia="Malgun Gothic"/>
        </w:rPr>
        <w:t>N</w:t>
      </w:r>
      <w:r w:rsidR="00811363">
        <w:rPr>
          <w:rFonts w:eastAsia="Malgun Gothic"/>
        </w:rPr>
        <w:t>egligible</w:t>
      </w:r>
      <w:r w:rsidR="00710AC1">
        <w:rPr>
          <w:rFonts w:eastAsia="Malgun Gothic"/>
        </w:rPr>
        <w:t xml:space="preserve"> acoustic noise.</w:t>
      </w:r>
    </w:p>
    <w:p w14:paraId="025C00D5" w14:textId="19DE0E24" w:rsidR="00710AC1" w:rsidRDefault="00D426BD" w:rsidP="00F51BF7">
      <w:pPr>
        <w:pStyle w:val="B1"/>
        <w:rPr>
          <w:rFonts w:eastAsiaTheme="minorEastAsia"/>
          <w:lang w:eastAsia="zh-CN"/>
        </w:rPr>
      </w:pPr>
      <w:r w:rsidRPr="00B06A2E">
        <w:t>-</w:t>
      </w:r>
      <w:r w:rsidRPr="00B06A2E">
        <w:tab/>
      </w:r>
      <w:r w:rsidR="00710AC1">
        <w:rPr>
          <w:rFonts w:eastAsiaTheme="minorEastAsia"/>
          <w:lang w:eastAsia="zh-CN"/>
        </w:rPr>
        <w:t>The airflow wide enough to cover the</w:t>
      </w:r>
      <w:r w:rsidR="00F51BF7" w:rsidRPr="00F51BF7">
        <w:rPr>
          <w:rFonts w:eastAsiaTheme="minorEastAsia"/>
          <w:lang w:eastAsia="zh-CN"/>
        </w:rPr>
        <w:t xml:space="preserve"> acoustic test</w:t>
      </w:r>
      <w:r w:rsidR="00F51BF7">
        <w:rPr>
          <w:rFonts w:eastAsiaTheme="minorEastAsia"/>
          <w:lang w:eastAsia="zh-CN"/>
        </w:rPr>
        <w:t xml:space="preserve"> </w:t>
      </w:r>
      <w:r w:rsidR="00F51BF7" w:rsidRPr="00F51BF7">
        <w:rPr>
          <w:rFonts w:eastAsiaTheme="minorEastAsia"/>
          <w:lang w:eastAsia="zh-CN"/>
        </w:rPr>
        <w:t>equipment and DUT</w:t>
      </w:r>
      <w:r w:rsidR="00710AC1">
        <w:rPr>
          <w:rFonts w:eastAsiaTheme="minorEastAsia"/>
          <w:lang w:eastAsia="zh-CN"/>
        </w:rPr>
        <w:t xml:space="preserve"> </w:t>
      </w:r>
    </w:p>
    <w:p w14:paraId="42EE139A" w14:textId="71751244" w:rsidR="00F51BF7" w:rsidRDefault="00F51BF7" w:rsidP="00F51BF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36B71">
        <w:rPr>
          <w:rFonts w:eastAsiaTheme="minorEastAsia"/>
          <w:lang w:eastAsia="zh-CN"/>
        </w:rPr>
        <w:t xml:space="preserve">The </w:t>
      </w:r>
      <w:r w:rsidR="000D5309">
        <w:rPr>
          <w:rFonts w:eastAsiaTheme="minorEastAsia"/>
          <w:lang w:eastAsia="zh-CN"/>
        </w:rPr>
        <w:t>device must keep the</w:t>
      </w:r>
      <w:r w:rsidR="007C7F84">
        <w:rPr>
          <w:rFonts w:eastAsiaTheme="minorEastAsia"/>
          <w:lang w:eastAsia="zh-CN"/>
        </w:rPr>
        <w:t xml:space="preserve"> </w:t>
      </w:r>
      <w:r w:rsidR="00A31F60">
        <w:rPr>
          <w:rFonts w:eastAsiaTheme="minorEastAsia"/>
          <w:lang w:eastAsia="zh-CN"/>
        </w:rPr>
        <w:t>target</w:t>
      </w:r>
      <w:r w:rsidR="000D5309">
        <w:rPr>
          <w:rFonts w:eastAsiaTheme="minorEastAsia"/>
          <w:lang w:eastAsia="zh-CN"/>
        </w:rPr>
        <w:t xml:space="preserve"> wind speed stabl</w:t>
      </w:r>
      <w:r w:rsidR="00B86026">
        <w:rPr>
          <w:rFonts w:eastAsiaTheme="minorEastAsia"/>
          <w:lang w:eastAsia="zh-CN"/>
        </w:rPr>
        <w:t>e</w:t>
      </w:r>
      <w:r w:rsidR="000D5309">
        <w:rPr>
          <w:rFonts w:eastAsiaTheme="minorEastAsia"/>
          <w:lang w:eastAsia="zh-CN"/>
        </w:rPr>
        <w:t xml:space="preserve"> during </w:t>
      </w:r>
      <w:r w:rsidR="00B86026">
        <w:rPr>
          <w:rFonts w:eastAsiaTheme="minorEastAsia"/>
          <w:lang w:eastAsia="zh-CN"/>
        </w:rPr>
        <w:t xml:space="preserve">the </w:t>
      </w:r>
      <w:r w:rsidR="000D5309">
        <w:rPr>
          <w:rFonts w:eastAsiaTheme="minorEastAsia"/>
          <w:lang w:eastAsia="zh-CN"/>
        </w:rPr>
        <w:t>test</w:t>
      </w:r>
      <w:r w:rsidR="007C7F84">
        <w:rPr>
          <w:rFonts w:eastAsiaTheme="minorEastAsia"/>
          <w:lang w:eastAsia="zh-CN"/>
        </w:rPr>
        <w:t>.</w:t>
      </w:r>
    </w:p>
    <w:p w14:paraId="2287B4B0" w14:textId="513B7BCA" w:rsidR="00604BBD" w:rsidRDefault="00604BBD" w:rsidP="00C56692">
      <w:pPr>
        <w:rPr>
          <w:lang w:eastAsia="zh-CN"/>
        </w:rPr>
      </w:pPr>
    </w:p>
    <w:p w14:paraId="4C98A800" w14:textId="7640D250" w:rsidR="00B86026" w:rsidRDefault="00881C1C" w:rsidP="00881C1C">
      <w:pPr>
        <w:pStyle w:val="2"/>
        <w:rPr>
          <w:lang w:eastAsia="zh-CN"/>
        </w:rPr>
      </w:pPr>
      <w:r w:rsidRPr="00881C1C">
        <w:rPr>
          <w:lang w:eastAsia="zh-CN"/>
        </w:rPr>
        <w:t>Setup for terminals</w:t>
      </w:r>
    </w:p>
    <w:p w14:paraId="72986742" w14:textId="45178163" w:rsidR="000E6504" w:rsidRDefault="00F70AC0" w:rsidP="00F1134C">
      <w:pPr>
        <w:ind w:left="576"/>
        <w:rPr>
          <w:lang w:eastAsia="zh-CN"/>
        </w:rPr>
      </w:pPr>
      <w:r>
        <w:rPr>
          <w:lang w:eastAsia="zh-CN"/>
        </w:rPr>
        <w:t>The setup is refer</w:t>
      </w:r>
      <w:r w:rsidR="000C3216">
        <w:rPr>
          <w:lang w:eastAsia="zh-CN"/>
        </w:rPr>
        <w:t>red</w:t>
      </w:r>
      <w:r>
        <w:rPr>
          <w:lang w:eastAsia="zh-CN"/>
        </w:rPr>
        <w:t xml:space="preserve"> to TS 26.260</w:t>
      </w:r>
      <w:r w:rsidR="00201D9E">
        <w:rPr>
          <w:lang w:eastAsia="zh-CN"/>
        </w:rPr>
        <w:t>[6]</w:t>
      </w:r>
      <w:r>
        <w:rPr>
          <w:lang w:eastAsia="zh-CN"/>
        </w:rPr>
        <w:t xml:space="preserve"> and TS 26.132</w:t>
      </w:r>
      <w:r w:rsidR="00771004">
        <w:rPr>
          <w:lang w:eastAsia="zh-CN"/>
        </w:rPr>
        <w:t>[8]</w:t>
      </w:r>
      <w:r>
        <w:rPr>
          <w:lang w:eastAsia="zh-CN"/>
        </w:rPr>
        <w:t>. including the POI, reference point</w:t>
      </w:r>
      <w:r w:rsidR="000C3216">
        <w:rPr>
          <w:lang w:eastAsia="zh-CN"/>
        </w:rPr>
        <w:t>,</w:t>
      </w:r>
      <w:r>
        <w:rPr>
          <w:lang w:eastAsia="zh-CN"/>
        </w:rPr>
        <w:t xml:space="preserve"> etc.</w:t>
      </w:r>
    </w:p>
    <w:p w14:paraId="2F347B66" w14:textId="6741D824" w:rsidR="000C2FE0" w:rsidRDefault="000C2FE0" w:rsidP="00F1134C">
      <w:pPr>
        <w:ind w:left="576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point</w:t>
      </w:r>
      <w:r>
        <w:rPr>
          <w:lang w:eastAsia="zh-CN"/>
        </w:rPr>
        <w:t>:</w:t>
      </w:r>
    </w:p>
    <w:p w14:paraId="640DD0D7" w14:textId="0171E48A" w:rsidR="000C2FE0" w:rsidRDefault="000A7B42" w:rsidP="00F1134C">
      <w:pPr>
        <w:ind w:left="576"/>
      </w:pPr>
      <w:r>
        <w:rPr>
          <w:lang w:eastAsia="zh-CN"/>
        </w:rPr>
        <w:t>Scene-based:</w:t>
      </w:r>
      <w:r w:rsidR="00096DF9" w:rsidRPr="00096DF9">
        <w:t xml:space="preserve"> </w:t>
      </w:r>
      <w:r w:rsidR="00096DF9" w:rsidRPr="00B06A2E">
        <w:t>geometric cent</w:t>
      </w:r>
      <w:r w:rsidR="005206D1">
        <w:t>re.</w:t>
      </w:r>
      <w:r w:rsidR="00F11105">
        <w:t xml:space="preserve"> </w:t>
      </w:r>
      <w:r w:rsidR="00096DF9">
        <w:t>[6]</w:t>
      </w:r>
    </w:p>
    <w:p w14:paraId="0F1A5BEF" w14:textId="147902EC" w:rsidR="0018355D" w:rsidRDefault="0018355D" w:rsidP="00C902F6">
      <w:pPr>
        <w:ind w:left="576"/>
        <w:rPr>
          <w:lang w:eastAsia="zh-CN"/>
        </w:rPr>
      </w:pPr>
      <w:r>
        <w:rPr>
          <w:lang w:eastAsia="zh-CN"/>
        </w:rPr>
        <w:t>Binaural:</w:t>
      </w:r>
      <w:r w:rsidR="00C902F6">
        <w:rPr>
          <w:lang w:eastAsia="zh-CN"/>
        </w:rPr>
        <w:t xml:space="preserve"> centre of the acoustic test equipment EEP-to-EEP axis</w:t>
      </w:r>
      <w:r w:rsidR="005206D1">
        <w:rPr>
          <w:lang w:eastAsia="zh-CN"/>
        </w:rPr>
        <w:t>.</w:t>
      </w:r>
      <w:r w:rsidR="00C902F6">
        <w:rPr>
          <w:lang w:eastAsia="zh-CN"/>
        </w:rPr>
        <w:t>[3]</w:t>
      </w:r>
    </w:p>
    <w:p w14:paraId="1C1AF002" w14:textId="211BAFC5" w:rsidR="00BC4AB8" w:rsidRDefault="00BC4AB8" w:rsidP="00C902F6">
      <w:pPr>
        <w:ind w:left="576"/>
      </w:pPr>
      <w:r>
        <w:rPr>
          <w:lang w:eastAsia="zh-CN"/>
        </w:rPr>
        <w:t>Object-based:</w:t>
      </w:r>
      <w:r w:rsidRPr="00BC4AB8">
        <w:t xml:space="preserve"> </w:t>
      </w:r>
      <w:r w:rsidRPr="00B06A2E">
        <w:t>geometric cent</w:t>
      </w:r>
      <w:r w:rsidR="005206D1">
        <w:t>re</w:t>
      </w:r>
      <w:r>
        <w:t xml:space="preserve"> of </w:t>
      </w:r>
      <w:r w:rsidR="002A359C">
        <w:t>all transducers</w:t>
      </w:r>
      <w:r w:rsidR="005206D1">
        <w:t>.</w:t>
      </w:r>
    </w:p>
    <w:p w14:paraId="687915FF" w14:textId="7E1FDCED" w:rsidR="00C63EF3" w:rsidRDefault="00C63EF3" w:rsidP="00C902F6">
      <w:pPr>
        <w:ind w:left="576"/>
      </w:pPr>
      <w:r>
        <w:t>Multichannel:</w:t>
      </w:r>
      <w:r w:rsidRPr="00C63EF3">
        <w:t xml:space="preserve"> </w:t>
      </w:r>
      <w:r w:rsidRPr="00B06A2E">
        <w:t>geometric cent</w:t>
      </w:r>
      <w:r>
        <w:t xml:space="preserve">re of </w:t>
      </w:r>
      <w:r w:rsidR="002A359C">
        <w:t>all transducers</w:t>
      </w:r>
      <w:r>
        <w:t>.</w:t>
      </w:r>
    </w:p>
    <w:p w14:paraId="276B6EA7" w14:textId="01B89689" w:rsidR="00A903BB" w:rsidRPr="00C036D5" w:rsidRDefault="00A903BB" w:rsidP="00C902F6">
      <w:pPr>
        <w:ind w:left="5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Position:</w:t>
      </w:r>
    </w:p>
    <w:p w14:paraId="7661B0DF" w14:textId="62040BB9" w:rsidR="00FD4922" w:rsidRDefault="00A903BB" w:rsidP="00C902F6">
      <w:pPr>
        <w:ind w:left="576"/>
      </w:pPr>
      <w:r>
        <w:lastRenderedPageBreak/>
        <w:t xml:space="preserve">When using handset UE, </w:t>
      </w:r>
      <w:r w:rsidR="00FD4922">
        <w:t>headset or hand-free terminal</w:t>
      </w:r>
      <w:r w:rsidR="0091201E">
        <w:t>,</w:t>
      </w:r>
      <w:r w:rsidR="00FD4922">
        <w:t xml:space="preserve"> </w:t>
      </w:r>
      <w:r>
        <w:t xml:space="preserve">the </w:t>
      </w:r>
      <w:r w:rsidR="00FD4922">
        <w:t>terminal</w:t>
      </w:r>
      <w:r>
        <w:t xml:space="preserve"> </w:t>
      </w:r>
      <w:r w:rsidR="00A56DFD">
        <w:t>should</w:t>
      </w:r>
      <w:r w:rsidR="009A6C0A">
        <w:t xml:space="preserve"> be</w:t>
      </w:r>
      <w:r>
        <w:t xml:space="preserve"> placed on HATS</w:t>
      </w:r>
      <w:r w:rsidR="009A6C0A">
        <w:t xml:space="preserve">, according to </w:t>
      </w:r>
      <w:r w:rsidR="0091201E">
        <w:t xml:space="preserve">the </w:t>
      </w:r>
      <w:r w:rsidR="003821CA" w:rsidRPr="003821CA">
        <w:t>corresponding</w:t>
      </w:r>
      <w:r w:rsidR="003821CA">
        <w:t xml:space="preserve"> standard or</w:t>
      </w:r>
      <w:r w:rsidR="008C3DAE">
        <w:t xml:space="preserve"> </w:t>
      </w:r>
      <w:r w:rsidR="005E49AE">
        <w:t>recommended</w:t>
      </w:r>
      <w:r w:rsidR="008C3DAE">
        <w:t xml:space="preserve"> position</w:t>
      </w:r>
      <w:r w:rsidR="005E49AE">
        <w:t>.</w:t>
      </w:r>
    </w:p>
    <w:p w14:paraId="6B81589B" w14:textId="299BE735" w:rsidR="00A903BB" w:rsidRDefault="0091201E" w:rsidP="00C902F6">
      <w:pPr>
        <w:ind w:left="576"/>
      </w:pPr>
      <w:r>
        <w:t>H</w:t>
      </w:r>
      <w:r w:rsidR="00E33D04">
        <w:t xml:space="preserve">andsets </w:t>
      </w:r>
      <w:r w:rsidR="002D7E49" w:rsidRPr="00E33D04">
        <w:t>are given in</w:t>
      </w:r>
      <w:r w:rsidR="00A903BB">
        <w:t xml:space="preserve"> ITU-T Recommendation P.64 Annex </w:t>
      </w:r>
      <w:proofErr w:type="gramStart"/>
      <w:r w:rsidR="00A903BB">
        <w:t>E</w:t>
      </w:r>
      <w:r w:rsidR="009A6C0A">
        <w:t>.</w:t>
      </w:r>
      <w:r w:rsidR="00183983">
        <w:t>[</w:t>
      </w:r>
      <w:proofErr w:type="gramEnd"/>
      <w:r w:rsidR="00183983">
        <w:t>10]</w:t>
      </w:r>
    </w:p>
    <w:p w14:paraId="407C9574" w14:textId="7D9132ED" w:rsidR="00E33D04" w:rsidRDefault="00C8612E" w:rsidP="00C902F6">
      <w:pPr>
        <w:ind w:left="576"/>
      </w:pPr>
      <w:r>
        <w:t>H</w:t>
      </w:r>
      <w:r w:rsidR="00E33D04" w:rsidRPr="00E33D04">
        <w:t>eadsets are given in ITU-T Recommendation P.380</w:t>
      </w:r>
      <w:r w:rsidR="00183983">
        <w:t>[9]</w:t>
      </w:r>
    </w:p>
    <w:p w14:paraId="2A111F20" w14:textId="6DE3D129" w:rsidR="004B6549" w:rsidRDefault="004B6549" w:rsidP="00C902F6">
      <w:pPr>
        <w:ind w:left="576"/>
        <w:rPr>
          <w:rFonts w:eastAsia="Malgun Gothic"/>
        </w:rPr>
      </w:pPr>
    </w:p>
    <w:p w14:paraId="57DBF71F" w14:textId="02BE934C" w:rsidR="004B6549" w:rsidRDefault="00577D05" w:rsidP="00C902F6">
      <w:pPr>
        <w:ind w:left="576"/>
        <w:rPr>
          <w:rFonts w:eastAsiaTheme="minorEastAsia"/>
          <w:lang w:eastAsia="zh-CN"/>
        </w:rPr>
      </w:pPr>
      <w:r>
        <w:t>M</w:t>
      </w:r>
      <w:r w:rsidRPr="00B06A2E">
        <w:t>easurement points</w:t>
      </w:r>
      <w:r>
        <w:rPr>
          <w:rFonts w:eastAsiaTheme="minorEastAsia"/>
          <w:lang w:eastAsia="zh-CN"/>
        </w:rPr>
        <w:t xml:space="preserve"> </w:t>
      </w:r>
      <w:r w:rsidR="00B378E3">
        <w:rPr>
          <w:rFonts w:eastAsiaTheme="minorEastAsia"/>
          <w:lang w:eastAsia="zh-CN"/>
        </w:rPr>
        <w:t>[6]</w:t>
      </w:r>
      <w:r w:rsidR="004B6549">
        <w:rPr>
          <w:rFonts w:eastAsiaTheme="minorEastAsia"/>
          <w:lang w:eastAsia="zh-CN"/>
        </w:rPr>
        <w:t>:</w:t>
      </w:r>
    </w:p>
    <w:p w14:paraId="07696753" w14:textId="0FCCE166" w:rsidR="00B378E3" w:rsidRPr="00C036D5" w:rsidRDefault="001A4D81" w:rsidP="00C902F6">
      <w:pPr>
        <w:ind w:left="576"/>
        <w:rPr>
          <w:rFonts w:eastAsiaTheme="minorEastAsia"/>
          <w:lang w:eastAsia="zh-CN"/>
        </w:rPr>
      </w:pPr>
      <w:r w:rsidRPr="001A4D81">
        <w:rPr>
          <w:rFonts w:eastAsiaTheme="minorEastAsia"/>
          <w:noProof/>
          <w:lang w:eastAsia="zh-CN"/>
        </w:rPr>
        <w:drawing>
          <wp:inline distT="0" distB="0" distL="0" distR="0" wp14:anchorId="41EFBEB3" wp14:editId="670A8B30">
            <wp:extent cx="6116320" cy="403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ED49C" w14:textId="0E810000" w:rsidR="00571576" w:rsidRPr="00B06A2E" w:rsidRDefault="00571576" w:rsidP="00571576">
      <w:pPr>
        <w:pStyle w:val="TF"/>
        <w:jc w:val="left"/>
        <w:rPr>
          <w:b w:val="0"/>
        </w:rPr>
      </w:pPr>
      <w:r w:rsidRPr="00B06A2E">
        <w:t xml:space="preserve">Figure 1: </w:t>
      </w:r>
      <w:r w:rsidR="00F678C0">
        <w:t>A</w:t>
      </w:r>
      <w:r w:rsidRPr="00B06A2E">
        <w:t>udio capture block diagram for sending direction measurements</w:t>
      </w:r>
    </w:p>
    <w:p w14:paraId="32C2E8B4" w14:textId="4D5284C1" w:rsidR="002A359C" w:rsidRPr="00C036D5" w:rsidRDefault="009340DB" w:rsidP="00C902F6">
      <w:pPr>
        <w:ind w:left="5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</w:t>
      </w:r>
      <w:r w:rsidR="0020647A">
        <w:rPr>
          <w:rFonts w:eastAsiaTheme="minorEastAsia"/>
          <w:lang w:eastAsia="zh-CN"/>
        </w:rPr>
        <w:t>:</w:t>
      </w:r>
      <w:r w:rsidR="00F678C0">
        <w:rPr>
          <w:rFonts w:eastAsiaTheme="minorEastAsia"/>
          <w:lang w:eastAsia="zh-CN"/>
        </w:rPr>
        <w:t xml:space="preserve"> </w:t>
      </w:r>
      <w:r w:rsidR="00734239">
        <w:rPr>
          <w:rFonts w:eastAsiaTheme="minorEastAsia"/>
          <w:lang w:eastAsia="zh-CN"/>
        </w:rPr>
        <w:t>T</w:t>
      </w:r>
      <w:r w:rsidR="00DB37EE">
        <w:rPr>
          <w:rFonts w:eastAsiaTheme="minorEastAsia"/>
          <w:lang w:eastAsia="zh-CN"/>
        </w:rPr>
        <w:t xml:space="preserve">he </w:t>
      </w:r>
      <w:r w:rsidR="00F62CB5" w:rsidRPr="00F62CB5">
        <w:rPr>
          <w:rFonts w:eastAsiaTheme="minorEastAsia"/>
          <w:lang w:eastAsia="zh-CN"/>
        </w:rPr>
        <w:t>overload point wind speed</w:t>
      </w:r>
      <w:r w:rsidR="00DB37EE">
        <w:rPr>
          <w:rFonts w:eastAsiaTheme="minorEastAsia"/>
          <w:lang w:eastAsia="zh-CN"/>
        </w:rPr>
        <w:t xml:space="preserve"> is</w:t>
      </w:r>
      <w:r w:rsidR="00734239">
        <w:rPr>
          <w:rFonts w:eastAsiaTheme="minorEastAsia"/>
          <w:lang w:eastAsia="zh-CN"/>
        </w:rPr>
        <w:t xml:space="preserve"> a limiting </w:t>
      </w:r>
      <w:r w:rsidR="0091201E">
        <w:rPr>
          <w:rFonts w:eastAsiaTheme="minorEastAsia"/>
          <w:lang w:eastAsia="zh-CN"/>
        </w:rPr>
        <w:t>characteristic</w:t>
      </w:r>
      <w:r w:rsidR="00DB37EE">
        <w:rPr>
          <w:rFonts w:eastAsiaTheme="minorEastAsia"/>
          <w:lang w:eastAsia="zh-CN"/>
        </w:rPr>
        <w:t xml:space="preserve"> like the</w:t>
      </w:r>
      <w:r w:rsidR="00F62CB5">
        <w:rPr>
          <w:rFonts w:eastAsiaTheme="minorEastAsia"/>
          <w:lang w:eastAsia="zh-CN"/>
        </w:rPr>
        <w:t xml:space="preserve"> </w:t>
      </w:r>
      <w:r w:rsidR="00DB37EE">
        <w:rPr>
          <w:rFonts w:eastAsiaTheme="minorEastAsia"/>
          <w:lang w:eastAsia="zh-CN"/>
        </w:rPr>
        <w:t xml:space="preserve">overload </w:t>
      </w:r>
      <w:r w:rsidR="00F62CB5">
        <w:rPr>
          <w:rFonts w:eastAsiaTheme="minorEastAsia"/>
          <w:lang w:eastAsia="zh-CN"/>
        </w:rPr>
        <w:t>sound pressure</w:t>
      </w:r>
      <w:r w:rsidR="00734239">
        <w:rPr>
          <w:rFonts w:eastAsiaTheme="minorEastAsia"/>
          <w:lang w:eastAsia="zh-CN"/>
        </w:rPr>
        <w:t>.</w:t>
      </w:r>
      <w:r w:rsidR="00DB37EE">
        <w:rPr>
          <w:rFonts w:eastAsiaTheme="minorEastAsia"/>
          <w:lang w:eastAsia="zh-CN"/>
        </w:rPr>
        <w:t xml:space="preserve"> </w:t>
      </w:r>
      <w:r w:rsidR="00734239">
        <w:rPr>
          <w:rFonts w:eastAsiaTheme="minorEastAsia" w:hint="eastAsia"/>
          <w:lang w:eastAsia="zh-CN"/>
        </w:rPr>
        <w:t>A</w:t>
      </w:r>
      <w:r w:rsidR="00E2171F">
        <w:rPr>
          <w:rFonts w:eastAsiaTheme="minorEastAsia"/>
          <w:lang w:eastAsia="zh-CN"/>
        </w:rPr>
        <w:t>ll the</w:t>
      </w:r>
      <w:r w:rsidR="00DB37EE">
        <w:rPr>
          <w:rFonts w:eastAsiaTheme="minorEastAsia"/>
          <w:lang w:eastAsia="zh-CN"/>
        </w:rPr>
        <w:t xml:space="preserve"> </w:t>
      </w:r>
      <w:r w:rsidR="001A4D81">
        <w:rPr>
          <w:rFonts w:eastAsiaTheme="minorEastAsia"/>
          <w:lang w:eastAsia="zh-CN"/>
        </w:rPr>
        <w:t>channel</w:t>
      </w:r>
      <w:r w:rsidR="0091201E">
        <w:rPr>
          <w:rFonts w:eastAsiaTheme="minorEastAsia"/>
          <w:lang w:eastAsia="zh-CN"/>
        </w:rPr>
        <w:t>s won't affect each other and the processing won't affect the result, so select the standard audio signal to measure, and each channel should be measured independently</w:t>
      </w:r>
      <w:r w:rsidR="00B46BDB">
        <w:rPr>
          <w:rFonts w:eastAsiaTheme="minorEastAsia"/>
          <w:lang w:eastAsia="zh-CN"/>
        </w:rPr>
        <w:t>.</w:t>
      </w:r>
    </w:p>
    <w:p w14:paraId="5769067E" w14:textId="32BD113A" w:rsidR="00F70AC0" w:rsidRPr="00F62CB5" w:rsidRDefault="00F70AC0" w:rsidP="00B96012">
      <w:pPr>
        <w:rPr>
          <w:lang w:eastAsia="zh-CN"/>
        </w:rPr>
      </w:pPr>
    </w:p>
    <w:p w14:paraId="344BA022" w14:textId="77777777" w:rsidR="00BC58F7" w:rsidRDefault="00BC58F7" w:rsidP="00BC58F7">
      <w:pPr>
        <w:pStyle w:val="2"/>
        <w:rPr>
          <w:lang w:eastAsia="zh-CN"/>
        </w:rPr>
      </w:pPr>
      <w:r>
        <w:rPr>
          <w:lang w:eastAsia="zh-CN"/>
        </w:rPr>
        <w:t>Definition</w:t>
      </w:r>
    </w:p>
    <w:p w14:paraId="554730E9" w14:textId="48581161" w:rsidR="00F83556" w:rsidRPr="00CB4989" w:rsidRDefault="00BB1C76" w:rsidP="00F83556">
      <w:pPr>
        <w:ind w:left="890"/>
        <w:rPr>
          <w:b/>
          <w:bCs/>
          <w:lang w:eastAsia="zh-CN"/>
        </w:rPr>
      </w:pPr>
      <w:r>
        <w:rPr>
          <w:b/>
          <w:bCs/>
          <w:lang w:eastAsia="zh-CN"/>
        </w:rPr>
        <w:t>O</w:t>
      </w:r>
      <w:r w:rsidRPr="00CB4989">
        <w:rPr>
          <w:b/>
          <w:bCs/>
          <w:lang w:eastAsia="zh-CN"/>
        </w:rPr>
        <w:t>verload</w:t>
      </w:r>
      <w:r>
        <w:rPr>
          <w:b/>
          <w:bCs/>
          <w:lang w:eastAsia="zh-CN"/>
        </w:rPr>
        <w:t xml:space="preserve"> point </w:t>
      </w:r>
      <w:r>
        <w:rPr>
          <w:rFonts w:hint="eastAsia"/>
          <w:b/>
          <w:bCs/>
          <w:lang w:eastAsia="zh-CN"/>
        </w:rPr>
        <w:t>w</w:t>
      </w:r>
      <w:r w:rsidR="00BB0057" w:rsidRPr="00CB4989">
        <w:rPr>
          <w:b/>
          <w:bCs/>
          <w:lang w:eastAsia="zh-CN"/>
        </w:rPr>
        <w:t>ind</w:t>
      </w:r>
      <w:r w:rsidR="00BB0057">
        <w:rPr>
          <w:b/>
          <w:bCs/>
          <w:lang w:eastAsia="zh-CN"/>
        </w:rPr>
        <w:t xml:space="preserve"> </w:t>
      </w:r>
      <w:r w:rsidR="00BB0057" w:rsidRPr="00CB4989">
        <w:rPr>
          <w:b/>
          <w:bCs/>
          <w:lang w:eastAsia="zh-CN"/>
        </w:rPr>
        <w:t>speed</w:t>
      </w:r>
      <w:r w:rsidR="00F83556" w:rsidRPr="00CB4989">
        <w:rPr>
          <w:b/>
          <w:bCs/>
          <w:lang w:eastAsia="zh-CN"/>
        </w:rPr>
        <w:t>:</w:t>
      </w:r>
    </w:p>
    <w:p w14:paraId="1EB7E531" w14:textId="44CE3CA0" w:rsidR="00802892" w:rsidRDefault="00F83556" w:rsidP="00802892">
      <w:pPr>
        <w:ind w:left="890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ab/>
        <w:t xml:space="preserve">The maximum wind speed at which the distortion of the terminal does not exceed a specified </w:t>
      </w:r>
      <w:proofErr w:type="gramStart"/>
      <w:r>
        <w:rPr>
          <w:lang w:eastAsia="zh-CN"/>
        </w:rPr>
        <w:t>limit</w:t>
      </w:r>
      <w:r w:rsidR="006658AC">
        <w:rPr>
          <w:lang w:eastAsia="zh-CN"/>
        </w:rPr>
        <w:t>(</w:t>
      </w:r>
      <w:proofErr w:type="gramEnd"/>
      <w:r w:rsidR="00802892">
        <w:rPr>
          <w:lang w:eastAsia="zh-CN"/>
        </w:rPr>
        <w:t>the value of the limit is TBD</w:t>
      </w:r>
      <w:r w:rsidR="006658AC">
        <w:rPr>
          <w:lang w:eastAsia="zh-CN"/>
        </w:rPr>
        <w:t>)</w:t>
      </w:r>
      <w:r>
        <w:rPr>
          <w:lang w:eastAsia="zh-CN"/>
        </w:rPr>
        <w:t xml:space="preserve"> for any possible direction of wind incidence and any channel the device outputted.</w:t>
      </w:r>
    </w:p>
    <w:p w14:paraId="64737B66" w14:textId="77777777" w:rsidR="00F83556" w:rsidRDefault="00F83556" w:rsidP="00F83556">
      <w:pPr>
        <w:ind w:left="890"/>
        <w:rPr>
          <w:lang w:eastAsia="zh-CN"/>
        </w:rPr>
      </w:pPr>
    </w:p>
    <w:p w14:paraId="3D51F257" w14:textId="77777777" w:rsidR="00F83556" w:rsidRPr="00CB4989" w:rsidRDefault="00F83556" w:rsidP="00F83556">
      <w:pPr>
        <w:ind w:left="890"/>
        <w:rPr>
          <w:b/>
          <w:bCs/>
          <w:lang w:eastAsia="zh-CN"/>
        </w:rPr>
      </w:pPr>
      <w:r w:rsidRPr="00CB4989">
        <w:rPr>
          <w:b/>
          <w:bCs/>
          <w:lang w:eastAsia="zh-CN"/>
        </w:rPr>
        <w:t>Distortion rate:</w:t>
      </w:r>
    </w:p>
    <w:p w14:paraId="0BCAB7DE" w14:textId="52F73ECA" w:rsidR="00F83556" w:rsidRDefault="00F83556" w:rsidP="00F83556">
      <w:pPr>
        <w:ind w:left="890"/>
        <w:rPr>
          <w:lang w:eastAsia="zh-CN"/>
        </w:rPr>
      </w:pPr>
      <w:r>
        <w:rPr>
          <w:lang w:eastAsia="zh-CN"/>
        </w:rPr>
        <w:tab/>
        <w:t>Since the clipping appear</w:t>
      </w:r>
      <w:r w:rsidR="00B86026">
        <w:rPr>
          <w:lang w:eastAsia="zh-CN"/>
        </w:rPr>
        <w:t>s</w:t>
      </w:r>
      <w:r>
        <w:rPr>
          <w:lang w:eastAsia="zh-CN"/>
        </w:rPr>
        <w:t xml:space="preserve"> more frequently at higher wind speed, the </w:t>
      </w:r>
      <w:r w:rsidRPr="00A776EC">
        <w:rPr>
          <w:lang w:eastAsia="zh-CN"/>
        </w:rPr>
        <w:t>probability</w:t>
      </w:r>
      <w:r>
        <w:rPr>
          <w:lang w:eastAsia="zh-CN"/>
        </w:rPr>
        <w:t xml:space="preserve"> of clipping appear</w:t>
      </w:r>
      <w:r w:rsidR="00B86026">
        <w:rPr>
          <w:lang w:eastAsia="zh-CN"/>
        </w:rPr>
        <w:t>ing</w:t>
      </w:r>
      <w:r>
        <w:rPr>
          <w:lang w:eastAsia="zh-CN"/>
        </w:rPr>
        <w:t xml:space="preserve"> in </w:t>
      </w:r>
      <w:r w:rsidR="00B86026">
        <w:rPr>
          <w:lang w:eastAsia="zh-CN"/>
        </w:rPr>
        <w:t xml:space="preserve">the </w:t>
      </w:r>
      <w:r>
        <w:rPr>
          <w:lang w:eastAsia="zh-CN"/>
        </w:rPr>
        <w:t xml:space="preserve">test signal can </w:t>
      </w:r>
      <w:r w:rsidR="009F4072" w:rsidRPr="009F4072">
        <w:rPr>
          <w:lang w:eastAsia="zh-CN"/>
        </w:rPr>
        <w:t>indicate</w:t>
      </w:r>
      <w:r w:rsidR="009F4072" w:rsidRPr="009F4072" w:rsidDel="009F4072">
        <w:rPr>
          <w:lang w:eastAsia="zh-CN"/>
        </w:rPr>
        <w:t xml:space="preserve"> </w:t>
      </w:r>
      <w:r>
        <w:rPr>
          <w:lang w:eastAsia="zh-CN"/>
        </w:rPr>
        <w:t>distortion rate cause</w:t>
      </w:r>
      <w:r w:rsidR="00B86026">
        <w:rPr>
          <w:lang w:eastAsia="zh-CN"/>
        </w:rPr>
        <w:t>d</w:t>
      </w:r>
      <w:r>
        <w:rPr>
          <w:lang w:eastAsia="zh-CN"/>
        </w:rPr>
        <w:t xml:space="preserve"> by wind. </w:t>
      </w:r>
    </w:p>
    <w:p w14:paraId="7AFC8554" w14:textId="7230A824" w:rsidR="00F83556" w:rsidRDefault="00F83556" w:rsidP="00F83556">
      <w:pPr>
        <w:ind w:left="890" w:firstLine="550"/>
        <w:rPr>
          <w:lang w:eastAsia="zh-CN"/>
        </w:rPr>
      </w:pPr>
      <w:r>
        <w:rPr>
          <w:lang w:eastAsia="zh-CN"/>
        </w:rPr>
        <w:t xml:space="preserve">So, </w:t>
      </w:r>
      <w:r w:rsidR="009F4072">
        <w:rPr>
          <w:lang w:eastAsia="zh-CN"/>
        </w:rPr>
        <w:t xml:space="preserve">the source </w:t>
      </w:r>
      <w:r>
        <w:rPr>
          <w:lang w:eastAsia="zh-CN"/>
        </w:rPr>
        <w:t>suggest</w:t>
      </w:r>
      <w:r w:rsidR="009F4072">
        <w:rPr>
          <w:lang w:eastAsia="zh-CN"/>
        </w:rPr>
        <w:t>s</w:t>
      </w:r>
      <w:r>
        <w:rPr>
          <w:lang w:eastAsia="zh-CN"/>
        </w:rPr>
        <w:t xml:space="preserve"> </w:t>
      </w:r>
      <w:r w:rsidR="00B86026">
        <w:rPr>
          <w:lang w:eastAsia="zh-CN"/>
        </w:rPr>
        <w:t>using</w:t>
      </w:r>
      <w:r>
        <w:rPr>
          <w:lang w:eastAsia="zh-CN"/>
        </w:rPr>
        <w:t xml:space="preserve"> the rate of clipped frames in all test frames as the distortion rate.</w:t>
      </w:r>
    </w:p>
    <w:p w14:paraId="4493E4DF" w14:textId="6B99F93E" w:rsidR="00F83556" w:rsidRDefault="00F83556" w:rsidP="00F83556">
      <w:pPr>
        <w:ind w:left="890"/>
        <w:rPr>
          <w:lang w:eastAsia="zh-CN"/>
        </w:rPr>
      </w:pPr>
      <w:r>
        <w:rPr>
          <w:lang w:eastAsia="zh-CN"/>
        </w:rPr>
        <w:lastRenderedPageBreak/>
        <w:tab/>
      </w:r>
      <w:r w:rsidR="00040C7D" w:rsidRPr="00040C7D">
        <w:rPr>
          <w:lang w:eastAsia="zh-CN"/>
        </w:rPr>
        <w:drawing>
          <wp:inline distT="0" distB="0" distL="0" distR="0" wp14:anchorId="6EB68288" wp14:editId="6ABA80A2">
            <wp:extent cx="3905795" cy="676369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795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1C88C288" w14:textId="459B9C12" w:rsidR="00BC58F7" w:rsidRPr="00F83556" w:rsidRDefault="00BC58F7" w:rsidP="00C56692">
      <w:pPr>
        <w:rPr>
          <w:lang w:eastAsia="zh-CN"/>
        </w:rPr>
      </w:pPr>
    </w:p>
    <w:p w14:paraId="7DBF2F02" w14:textId="77777777" w:rsidR="00BC58F7" w:rsidRDefault="00BC58F7" w:rsidP="00C56692">
      <w:pPr>
        <w:rPr>
          <w:lang w:eastAsia="zh-CN"/>
        </w:rPr>
      </w:pPr>
    </w:p>
    <w:p w14:paraId="4B2B9289" w14:textId="5F1512B3" w:rsidR="0079645D" w:rsidRDefault="00C70EF0" w:rsidP="001B2764">
      <w:pPr>
        <w:pStyle w:val="2"/>
        <w:rPr>
          <w:lang w:eastAsia="zh-CN"/>
        </w:rPr>
      </w:pPr>
      <w:r>
        <w:rPr>
          <w:lang w:eastAsia="zh-CN"/>
        </w:rPr>
        <w:t>W</w:t>
      </w:r>
      <w:r w:rsidR="00881C1C">
        <w:rPr>
          <w:lang w:eastAsia="zh-CN"/>
        </w:rPr>
        <w:t xml:space="preserve">ind noise </w:t>
      </w:r>
      <w:r w:rsidR="00D57B53">
        <w:rPr>
          <w:lang w:eastAsia="zh-CN"/>
        </w:rPr>
        <w:t>measurement</w:t>
      </w:r>
      <w:r w:rsidR="00796253">
        <w:rPr>
          <w:lang w:eastAsia="zh-CN"/>
        </w:rPr>
        <w:t xml:space="preserve"> </w:t>
      </w:r>
      <w:r w:rsidR="002B3526">
        <w:rPr>
          <w:rFonts w:hint="eastAsia"/>
          <w:lang w:eastAsia="zh-CN"/>
        </w:rPr>
        <w:t>method</w:t>
      </w:r>
      <w:r w:rsidR="002B3526">
        <w:rPr>
          <w:lang w:eastAsia="zh-CN"/>
        </w:rPr>
        <w:t xml:space="preserve"> </w:t>
      </w:r>
      <w:r w:rsidR="002B3526">
        <w:rPr>
          <w:rFonts w:hint="eastAsia"/>
          <w:lang w:eastAsia="zh-CN"/>
        </w:rPr>
        <w:t>with</w:t>
      </w:r>
      <w:r w:rsidR="002B3526">
        <w:rPr>
          <w:lang w:eastAsia="zh-CN"/>
        </w:rPr>
        <w:t xml:space="preserve"> wind generator</w:t>
      </w:r>
      <w:r>
        <w:rPr>
          <w:lang w:eastAsia="zh-CN"/>
        </w:rPr>
        <w:t xml:space="preserve"> for </w:t>
      </w:r>
      <w:r w:rsidR="00D57B53">
        <w:rPr>
          <w:lang w:eastAsia="zh-CN"/>
        </w:rPr>
        <w:t>send direction.</w:t>
      </w:r>
    </w:p>
    <w:p w14:paraId="03F79871" w14:textId="4FAF6856" w:rsidR="00DA5EAD" w:rsidRPr="00535FE6" w:rsidRDefault="00D57B53" w:rsidP="001C6E2A">
      <w:pPr>
        <w:pStyle w:val="af0"/>
        <w:numPr>
          <w:ilvl w:val="0"/>
          <w:numId w:val="1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="00DA5EAD" w:rsidRPr="00535FE6">
        <w:rPr>
          <w:sz w:val="20"/>
          <w:szCs w:val="20"/>
          <w:lang w:eastAsia="zh-CN"/>
        </w:rPr>
        <w:t xml:space="preserve">he </w:t>
      </w:r>
      <w:r w:rsidR="00C969AB">
        <w:rPr>
          <w:sz w:val="20"/>
          <w:szCs w:val="20"/>
          <w:lang w:eastAsia="zh-CN"/>
        </w:rPr>
        <w:t>UE</w:t>
      </w:r>
      <w:r w:rsidR="00C969AB" w:rsidRPr="00535FE6">
        <w:rPr>
          <w:sz w:val="20"/>
          <w:szCs w:val="20"/>
          <w:lang w:eastAsia="zh-CN"/>
        </w:rPr>
        <w:t xml:space="preserve"> </w:t>
      </w:r>
      <w:r w:rsidR="00DA5EAD" w:rsidRPr="00535FE6">
        <w:rPr>
          <w:sz w:val="20"/>
          <w:szCs w:val="20"/>
          <w:lang w:eastAsia="zh-CN"/>
        </w:rPr>
        <w:t>device under test is mounted</w:t>
      </w:r>
      <w:r w:rsidR="001263E2" w:rsidRPr="00535FE6">
        <w:rPr>
          <w:sz w:val="20"/>
          <w:szCs w:val="20"/>
          <w:lang w:eastAsia="zh-CN"/>
        </w:rPr>
        <w:t xml:space="preserve"> </w:t>
      </w:r>
      <w:r w:rsidR="00FD3870" w:rsidRPr="00535FE6">
        <w:rPr>
          <w:sz w:val="20"/>
          <w:szCs w:val="20"/>
          <w:lang w:eastAsia="zh-CN"/>
        </w:rPr>
        <w:t>in the free-field volume such that its</w:t>
      </w:r>
      <w:r w:rsidR="00B33B52" w:rsidRPr="00535FE6">
        <w:rPr>
          <w:sz w:val="20"/>
          <w:szCs w:val="20"/>
          <w:lang w:eastAsia="zh-CN"/>
        </w:rPr>
        <w:t xml:space="preserve"> reference point</w:t>
      </w:r>
      <w:r w:rsidR="00FD3870" w:rsidRPr="00535FE6">
        <w:rPr>
          <w:sz w:val="20"/>
          <w:szCs w:val="20"/>
          <w:lang w:eastAsia="zh-CN"/>
        </w:rPr>
        <w:t xml:space="preserve"> </w:t>
      </w:r>
      <w:r w:rsidR="006231BE" w:rsidRPr="00535FE6">
        <w:rPr>
          <w:sz w:val="20"/>
          <w:szCs w:val="20"/>
          <w:lang w:eastAsia="zh-CN"/>
        </w:rPr>
        <w:t xml:space="preserve">is on the axis of </w:t>
      </w:r>
      <w:r w:rsidR="00B86026">
        <w:rPr>
          <w:sz w:val="20"/>
          <w:szCs w:val="20"/>
          <w:lang w:eastAsia="zh-CN"/>
        </w:rPr>
        <w:t xml:space="preserve">the </w:t>
      </w:r>
      <w:r w:rsidR="006231BE" w:rsidRPr="00535FE6">
        <w:rPr>
          <w:sz w:val="20"/>
          <w:szCs w:val="20"/>
          <w:lang w:eastAsia="zh-CN"/>
        </w:rPr>
        <w:t>wind generator</w:t>
      </w:r>
      <w:r w:rsidR="00857BCB">
        <w:rPr>
          <w:sz w:val="20"/>
          <w:szCs w:val="20"/>
          <w:lang w:eastAsia="zh-CN"/>
        </w:rPr>
        <w:t xml:space="preserve"> exit port</w:t>
      </w:r>
      <w:r w:rsidR="00F12C88">
        <w:rPr>
          <w:sz w:val="20"/>
          <w:szCs w:val="20"/>
          <w:lang w:eastAsia="zh-CN"/>
        </w:rPr>
        <w:t xml:space="preserve"> and 30 cm from the exit port</w:t>
      </w:r>
      <w:r w:rsidR="00FD3870" w:rsidRPr="00535FE6">
        <w:rPr>
          <w:sz w:val="20"/>
          <w:szCs w:val="20"/>
          <w:lang w:eastAsia="zh-CN"/>
        </w:rPr>
        <w:t>.</w:t>
      </w:r>
    </w:p>
    <w:p w14:paraId="751AB785" w14:textId="4CF5C67F" w:rsidR="001C6E2A" w:rsidRDefault="001C6E2A" w:rsidP="001C6E2A">
      <w:pPr>
        <w:ind w:left="890"/>
        <w:rPr>
          <w:lang w:eastAsia="zh-CN"/>
        </w:rPr>
      </w:pPr>
      <w:r w:rsidRPr="00535FE6">
        <w:rPr>
          <w:lang w:eastAsia="zh-CN"/>
        </w:rPr>
        <w:t xml:space="preserve">Repeat steps b-c) with an azimuth angular resolution of </w:t>
      </w:r>
      <w:r w:rsidR="003A30F8" w:rsidRPr="00535FE6">
        <w:rPr>
          <w:lang w:eastAsia="zh-CN"/>
        </w:rPr>
        <w:t>N</w:t>
      </w:r>
      <w:r w:rsidRPr="00535FE6">
        <w:rPr>
          <w:lang w:eastAsia="zh-CN"/>
        </w:rPr>
        <w:t xml:space="preserve"> degrees</w:t>
      </w:r>
      <w:r w:rsidR="008C4107">
        <w:rPr>
          <w:lang w:eastAsia="zh-CN"/>
        </w:rPr>
        <w:t xml:space="preserve"> for </w:t>
      </w:r>
      <w:r w:rsidR="0081420E">
        <w:rPr>
          <w:lang w:eastAsia="zh-CN"/>
        </w:rPr>
        <w:t>every possible wind direction</w:t>
      </w:r>
      <w:r w:rsidRPr="00535FE6">
        <w:rPr>
          <w:lang w:eastAsia="zh-CN"/>
        </w:rPr>
        <w:t>:</w:t>
      </w:r>
    </w:p>
    <w:p w14:paraId="50E38157" w14:textId="1DE039F5" w:rsidR="003B375A" w:rsidRPr="00535FE6" w:rsidRDefault="003B375A" w:rsidP="001C6E2A">
      <w:pPr>
        <w:ind w:left="890"/>
        <w:rPr>
          <w:lang w:eastAsia="zh-CN"/>
        </w:rPr>
      </w:pPr>
      <w:r>
        <w:rPr>
          <w:lang w:eastAsia="zh-CN"/>
        </w:rPr>
        <w:t xml:space="preserve">NOTE </w:t>
      </w:r>
      <w:r w:rsidR="00802892">
        <w:rPr>
          <w:lang w:eastAsia="zh-CN"/>
        </w:rPr>
        <w:t>2</w:t>
      </w:r>
      <w:r>
        <w:rPr>
          <w:lang w:eastAsia="zh-CN"/>
        </w:rPr>
        <w:t xml:space="preserve">:  </w:t>
      </w:r>
      <w:r w:rsidR="006818F0">
        <w:rPr>
          <w:lang w:eastAsia="zh-CN"/>
        </w:rPr>
        <w:t xml:space="preserve">Since </w:t>
      </w:r>
      <w:r w:rsidR="00B86026">
        <w:rPr>
          <w:lang w:eastAsia="zh-CN"/>
        </w:rPr>
        <w:t>limiting the wind direction in real usage scenarios is not suitable</w:t>
      </w:r>
      <w:r w:rsidR="00203B65">
        <w:rPr>
          <w:lang w:eastAsia="zh-CN"/>
        </w:rPr>
        <w:t xml:space="preserve">, the test should </w:t>
      </w:r>
      <w:r w:rsidR="0052778D">
        <w:rPr>
          <w:lang w:eastAsia="zh-CN"/>
        </w:rPr>
        <w:t xml:space="preserve">be implemented </w:t>
      </w:r>
      <w:r w:rsidR="00B86026">
        <w:rPr>
          <w:lang w:eastAsia="zh-CN"/>
        </w:rPr>
        <w:t>i</w:t>
      </w:r>
      <w:r w:rsidR="00F83556">
        <w:rPr>
          <w:lang w:eastAsia="zh-CN"/>
        </w:rPr>
        <w:t>n every</w:t>
      </w:r>
      <w:r w:rsidR="0052778D">
        <w:rPr>
          <w:lang w:eastAsia="zh-CN"/>
        </w:rPr>
        <w:t xml:space="preserve"> possible wind direction.</w:t>
      </w:r>
    </w:p>
    <w:p w14:paraId="6B2B4B6C" w14:textId="5361884F" w:rsidR="00C756DA" w:rsidRPr="00535FE6" w:rsidRDefault="00F12C88" w:rsidP="001C6E2A">
      <w:pPr>
        <w:pStyle w:val="af0"/>
        <w:numPr>
          <w:ilvl w:val="0"/>
          <w:numId w:val="13"/>
        </w:numPr>
        <w:rPr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The </w:t>
      </w:r>
      <w:r w:rsidR="00B203AB" w:rsidRPr="00535FE6">
        <w:rPr>
          <w:rFonts w:eastAsiaTheme="minorEastAsia"/>
          <w:sz w:val="20"/>
          <w:szCs w:val="20"/>
          <w:lang w:eastAsia="zh-CN"/>
        </w:rPr>
        <w:t>wind generator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 w:rsidR="00B86026">
        <w:rPr>
          <w:rFonts w:eastAsiaTheme="minorEastAsia"/>
          <w:sz w:val="20"/>
          <w:szCs w:val="20"/>
          <w:lang w:eastAsia="zh-CN"/>
        </w:rPr>
        <w:t>is the target wind speed on the DUT, and the airflow should cover the DUT</w:t>
      </w:r>
      <w:r w:rsidR="005346FF" w:rsidRPr="00535FE6">
        <w:rPr>
          <w:rFonts w:eastAsiaTheme="minorEastAsia"/>
          <w:sz w:val="20"/>
          <w:szCs w:val="20"/>
          <w:lang w:eastAsia="zh-CN"/>
        </w:rPr>
        <w:t>.</w:t>
      </w:r>
      <w:r w:rsidR="00535FE6" w:rsidRPr="00535FE6">
        <w:rPr>
          <w:rFonts w:eastAsiaTheme="minorEastAsia"/>
          <w:sz w:val="20"/>
          <w:szCs w:val="20"/>
          <w:lang w:eastAsia="zh-CN"/>
        </w:rPr>
        <w:t xml:space="preserve"> </w:t>
      </w:r>
    </w:p>
    <w:p w14:paraId="1311D21B" w14:textId="623B7826" w:rsidR="00BE6CB2" w:rsidRPr="00535FE6" w:rsidRDefault="005346FF" w:rsidP="001C6E2A">
      <w:pPr>
        <w:numPr>
          <w:ilvl w:val="0"/>
          <w:numId w:val="13"/>
        </w:numPr>
        <w:rPr>
          <w:lang w:eastAsia="zh-CN"/>
        </w:rPr>
      </w:pPr>
      <w:r w:rsidRPr="00535FE6">
        <w:rPr>
          <w:lang w:eastAsia="zh-CN"/>
        </w:rPr>
        <w:t xml:space="preserve">The output of </w:t>
      </w:r>
      <w:r w:rsidR="00B86026">
        <w:rPr>
          <w:lang w:eastAsia="zh-CN"/>
        </w:rPr>
        <w:t xml:space="preserve">the </w:t>
      </w:r>
      <w:r w:rsidR="00C969AB">
        <w:rPr>
          <w:lang w:eastAsia="zh-CN"/>
        </w:rPr>
        <w:t>UE</w:t>
      </w:r>
      <w:r w:rsidRPr="00535FE6">
        <w:rPr>
          <w:lang w:eastAsia="zh-CN"/>
        </w:rPr>
        <w:t xml:space="preserve"> device is stored for offline analysis</w:t>
      </w:r>
      <w:r w:rsidR="00535FE6">
        <w:rPr>
          <w:lang w:eastAsia="zh-CN"/>
        </w:rPr>
        <w:t>.</w:t>
      </w:r>
      <w:r w:rsidR="007A5380">
        <w:rPr>
          <w:lang w:eastAsia="zh-CN"/>
        </w:rPr>
        <w:t xml:space="preserve"> </w:t>
      </w:r>
      <w:r w:rsidR="00146414">
        <w:rPr>
          <w:lang w:eastAsia="zh-CN"/>
        </w:rPr>
        <w:t>T</w:t>
      </w:r>
      <w:r w:rsidR="00A11524">
        <w:rPr>
          <w:lang w:eastAsia="zh-CN"/>
        </w:rPr>
        <w:t>he</w:t>
      </w:r>
      <w:r w:rsidR="00146414">
        <w:rPr>
          <w:lang w:eastAsia="zh-CN"/>
        </w:rPr>
        <w:t xml:space="preserve"> signal should </w:t>
      </w:r>
      <w:r w:rsidR="00FE418B">
        <w:rPr>
          <w:lang w:eastAsia="zh-CN"/>
        </w:rPr>
        <w:t xml:space="preserve">be </w:t>
      </w:r>
      <w:r w:rsidR="00146414">
        <w:rPr>
          <w:lang w:eastAsia="zh-CN"/>
        </w:rPr>
        <w:t xml:space="preserve">stored before </w:t>
      </w:r>
      <w:r w:rsidR="00B86026">
        <w:rPr>
          <w:lang w:eastAsia="zh-CN"/>
        </w:rPr>
        <w:t xml:space="preserve">the </w:t>
      </w:r>
      <w:r w:rsidR="00146414">
        <w:rPr>
          <w:lang w:eastAsia="zh-CN"/>
        </w:rPr>
        <w:t xml:space="preserve">wind start and </w:t>
      </w:r>
      <w:r w:rsidR="00C969AB">
        <w:rPr>
          <w:lang w:eastAsia="zh-CN"/>
        </w:rPr>
        <w:t xml:space="preserve">its </w:t>
      </w:r>
      <w:r w:rsidR="00C969AB" w:rsidRPr="00C969AB">
        <w:rPr>
          <w:lang w:eastAsia="zh-CN"/>
        </w:rPr>
        <w:t>duration time</w:t>
      </w:r>
      <w:r w:rsidR="00C969AB">
        <w:rPr>
          <w:lang w:eastAsia="zh-CN"/>
        </w:rPr>
        <w:t xml:space="preserve"> should</w:t>
      </w:r>
      <w:r w:rsidR="00146414">
        <w:rPr>
          <w:lang w:eastAsia="zh-CN"/>
        </w:rPr>
        <w:t xml:space="preserve"> </w:t>
      </w:r>
      <w:r w:rsidR="00C969AB">
        <w:rPr>
          <w:lang w:eastAsia="zh-CN"/>
        </w:rPr>
        <w:t xml:space="preserve">larger </w:t>
      </w:r>
      <w:r w:rsidR="00146414">
        <w:rPr>
          <w:lang w:eastAsia="zh-CN"/>
        </w:rPr>
        <w:t>than 60s.</w:t>
      </w:r>
    </w:p>
    <w:p w14:paraId="780D59F8" w14:textId="77777777" w:rsidR="003A30F8" w:rsidRPr="00535FE6" w:rsidRDefault="003A30F8" w:rsidP="00A11524">
      <w:pPr>
        <w:ind w:left="890"/>
        <w:rPr>
          <w:lang w:eastAsia="zh-CN"/>
        </w:rPr>
      </w:pPr>
    </w:p>
    <w:p w14:paraId="539E7B3C" w14:textId="1E7D36C1" w:rsidR="00BE6CB2" w:rsidRPr="00535FE6" w:rsidRDefault="00CF790A" w:rsidP="00BE6CB2">
      <w:pPr>
        <w:ind w:left="890"/>
        <w:rPr>
          <w:lang w:eastAsia="zh-CN"/>
        </w:rPr>
      </w:pPr>
      <w:r w:rsidRPr="00535FE6">
        <w:rPr>
          <w:lang w:eastAsia="zh-CN"/>
        </w:rPr>
        <w:t>Increas</w:t>
      </w:r>
      <w:r w:rsidR="00C34F1B">
        <w:rPr>
          <w:lang w:eastAsia="zh-CN"/>
        </w:rPr>
        <w:t>ing</w:t>
      </w:r>
      <w:r w:rsidRPr="00535FE6">
        <w:rPr>
          <w:lang w:eastAsia="zh-CN"/>
        </w:rPr>
        <w:t xml:space="preserve"> the wind speed and repeat</w:t>
      </w:r>
      <w:r w:rsidR="00C34F1B">
        <w:rPr>
          <w:lang w:eastAsia="zh-CN"/>
        </w:rPr>
        <w:t>ing</w:t>
      </w:r>
      <w:r w:rsidRPr="00535FE6">
        <w:rPr>
          <w:lang w:eastAsia="zh-CN"/>
        </w:rPr>
        <w:t xml:space="preserve"> </w:t>
      </w:r>
      <w:r w:rsidR="00B86026">
        <w:rPr>
          <w:lang w:eastAsia="zh-CN"/>
        </w:rPr>
        <w:t xml:space="preserve">the </w:t>
      </w:r>
      <w:r w:rsidRPr="00535FE6">
        <w:rPr>
          <w:lang w:eastAsia="zh-CN"/>
        </w:rPr>
        <w:t xml:space="preserve">test until the output signal is </w:t>
      </w:r>
      <w:r w:rsidR="00BC58F7">
        <w:rPr>
          <w:lang w:eastAsia="zh-CN"/>
        </w:rPr>
        <w:t>overloa</w:t>
      </w:r>
      <w:r w:rsidR="00B86026">
        <w:rPr>
          <w:lang w:eastAsia="zh-CN"/>
        </w:rPr>
        <w:t>de</w:t>
      </w:r>
      <w:r w:rsidR="00BC58F7">
        <w:rPr>
          <w:lang w:eastAsia="zh-CN"/>
        </w:rPr>
        <w:t>d</w:t>
      </w:r>
      <w:r w:rsidRPr="00535FE6">
        <w:rPr>
          <w:lang w:eastAsia="zh-CN"/>
        </w:rPr>
        <w:t xml:space="preserve"> or reach</w:t>
      </w:r>
      <w:r w:rsidR="00B86026">
        <w:rPr>
          <w:lang w:eastAsia="zh-CN"/>
        </w:rPr>
        <w:t>es</w:t>
      </w:r>
      <w:r w:rsidRPr="00535FE6">
        <w:rPr>
          <w:lang w:eastAsia="zh-CN"/>
        </w:rPr>
        <w:t xml:space="preserve"> the expect</w:t>
      </w:r>
      <w:r w:rsidR="00B86026">
        <w:rPr>
          <w:lang w:eastAsia="zh-CN"/>
        </w:rPr>
        <w:t>ed</w:t>
      </w:r>
      <w:r w:rsidRPr="00535FE6">
        <w:rPr>
          <w:lang w:eastAsia="zh-CN"/>
        </w:rPr>
        <w:t xml:space="preserve"> wind speed.</w:t>
      </w:r>
    </w:p>
    <w:p w14:paraId="733612EC" w14:textId="36F89AF2" w:rsidR="003A30F8" w:rsidRDefault="00E41F0B" w:rsidP="00BE6CB2">
      <w:pPr>
        <w:ind w:left="890"/>
        <w:rPr>
          <w:lang w:eastAsia="zh-CN"/>
        </w:rPr>
      </w:pPr>
      <w:r w:rsidRPr="00535FE6">
        <w:t xml:space="preserve">NOTE </w:t>
      </w:r>
      <w:r w:rsidR="00802892">
        <w:t>3</w:t>
      </w:r>
      <w:r w:rsidRPr="00535FE6">
        <w:t xml:space="preserve">: the wind speed should be </w:t>
      </w:r>
      <w:r w:rsidRPr="00535FE6">
        <w:rPr>
          <w:lang w:eastAsia="zh-CN"/>
        </w:rPr>
        <w:t xml:space="preserve">selected carefully </w:t>
      </w:r>
      <w:r w:rsidR="00B86026">
        <w:rPr>
          <w:lang w:eastAsia="zh-CN"/>
        </w:rPr>
        <w:t xml:space="preserve">to </w:t>
      </w:r>
      <w:r w:rsidRPr="00535FE6">
        <w:rPr>
          <w:lang w:eastAsia="zh-CN"/>
        </w:rPr>
        <w:t xml:space="preserve">avoid the overload damage caused by wind influence </w:t>
      </w:r>
      <w:r w:rsidR="00B86026">
        <w:rPr>
          <w:lang w:eastAsia="zh-CN"/>
        </w:rPr>
        <w:t xml:space="preserve">on </w:t>
      </w:r>
      <w:r w:rsidRPr="00535FE6">
        <w:rPr>
          <w:lang w:eastAsia="zh-CN"/>
        </w:rPr>
        <w:t xml:space="preserve">the </w:t>
      </w:r>
      <w:r w:rsidR="00535FE6" w:rsidRPr="00535FE6">
        <w:rPr>
          <w:lang w:eastAsia="zh-CN"/>
        </w:rPr>
        <w:t>later test</w:t>
      </w:r>
    </w:p>
    <w:p w14:paraId="7A5D0110" w14:textId="5CFECA22" w:rsidR="00802892" w:rsidRDefault="00802892" w:rsidP="00BE6CB2">
      <w:pPr>
        <w:ind w:left="890"/>
        <w:rPr>
          <w:lang w:eastAsia="zh-CN"/>
        </w:rPr>
      </w:pPr>
    </w:p>
    <w:p w14:paraId="359D55FD" w14:textId="0C87AE2E" w:rsidR="00802892" w:rsidRPr="00533A79" w:rsidRDefault="00802892" w:rsidP="00BE6CB2">
      <w:pPr>
        <w:ind w:left="890"/>
        <w:rPr>
          <w:b/>
          <w:bCs/>
          <w:lang w:eastAsia="zh-CN"/>
        </w:rPr>
      </w:pPr>
      <w:r w:rsidRPr="00533A79">
        <w:rPr>
          <w:b/>
          <w:bCs/>
          <w:lang w:eastAsia="zh-CN"/>
        </w:rPr>
        <w:t xml:space="preserve">Calibration </w:t>
      </w:r>
      <w:r w:rsidR="00603A70">
        <w:rPr>
          <w:b/>
          <w:bCs/>
          <w:lang w:eastAsia="zh-CN"/>
        </w:rPr>
        <w:t xml:space="preserve">of </w:t>
      </w:r>
      <w:r w:rsidR="00603A70" w:rsidRPr="00603A70">
        <w:rPr>
          <w:b/>
          <w:bCs/>
          <w:lang w:eastAsia="zh-CN"/>
        </w:rPr>
        <w:t>wind-resistant ability</w:t>
      </w:r>
    </w:p>
    <w:p w14:paraId="3DB9373B" w14:textId="69A54AFF" w:rsidR="00533A79" w:rsidRDefault="00603A70" w:rsidP="00BE6CB2">
      <w:pPr>
        <w:ind w:left="890"/>
        <w:rPr>
          <w:lang w:eastAsia="zh-CN"/>
        </w:rPr>
      </w:pPr>
      <w:r>
        <w:rPr>
          <w:lang w:eastAsia="zh-CN"/>
        </w:rPr>
        <w:t xml:space="preserve">The </w:t>
      </w:r>
      <w:r w:rsidRPr="00603A70">
        <w:rPr>
          <w:lang w:eastAsia="zh-CN"/>
        </w:rPr>
        <w:t>wind-resistant ability</w:t>
      </w:r>
      <w:r>
        <w:rPr>
          <w:lang w:eastAsia="zh-CN"/>
        </w:rPr>
        <w:t xml:space="preserve"> </w:t>
      </w:r>
      <w:r w:rsidR="00C34F1B">
        <w:rPr>
          <w:lang w:eastAsia="zh-CN"/>
        </w:rPr>
        <w:t>represents</w:t>
      </w:r>
      <w:r>
        <w:rPr>
          <w:lang w:eastAsia="zh-CN"/>
        </w:rPr>
        <w:t xml:space="preserve"> </w:t>
      </w:r>
      <w:r w:rsidR="00C34F1B">
        <w:rPr>
          <w:lang w:eastAsia="zh-CN"/>
        </w:rPr>
        <w:t xml:space="preserve">with </w:t>
      </w:r>
      <w:r>
        <w:rPr>
          <w:lang w:eastAsia="zh-CN"/>
        </w:rPr>
        <w:t xml:space="preserve">the </w:t>
      </w:r>
      <w:r w:rsidR="00BB0057" w:rsidRPr="007F117A">
        <w:rPr>
          <w:lang w:eastAsia="zh-CN"/>
        </w:rPr>
        <w:t xml:space="preserve">wind speed </w:t>
      </w:r>
      <w:r w:rsidR="00BB0057">
        <w:rPr>
          <w:lang w:eastAsia="zh-CN"/>
        </w:rPr>
        <w:t>o</w:t>
      </w:r>
      <w:r w:rsidR="007F117A" w:rsidRPr="007F117A">
        <w:rPr>
          <w:lang w:eastAsia="zh-CN"/>
        </w:rPr>
        <w:t xml:space="preserve">verload </w:t>
      </w:r>
      <w:r w:rsidR="00BB0057">
        <w:rPr>
          <w:lang w:eastAsia="zh-CN"/>
        </w:rPr>
        <w:t>point, which</w:t>
      </w:r>
      <w:r w:rsidR="00223D19">
        <w:rPr>
          <w:lang w:eastAsia="zh-CN"/>
        </w:rPr>
        <w:t xml:space="preserve"> means</w:t>
      </w:r>
      <w:r w:rsidR="00BB0057">
        <w:rPr>
          <w:lang w:eastAsia="zh-CN"/>
        </w:rPr>
        <w:t xml:space="preserve"> </w:t>
      </w:r>
      <w:r w:rsidR="00917FF8">
        <w:rPr>
          <w:lang w:eastAsia="zh-CN"/>
        </w:rPr>
        <w:t>the terminal can work stable in all direction</w:t>
      </w:r>
      <w:r w:rsidR="00C6718B">
        <w:rPr>
          <w:lang w:eastAsia="zh-CN"/>
        </w:rPr>
        <w:t>s</w:t>
      </w:r>
      <w:r w:rsidR="0091201E">
        <w:rPr>
          <w:lang w:eastAsia="zh-CN"/>
        </w:rPr>
        <w:t>,</w:t>
      </w:r>
      <w:r w:rsidR="00917FF8">
        <w:rPr>
          <w:lang w:eastAsia="zh-CN"/>
        </w:rPr>
        <w:t xml:space="preserve"> and all </w:t>
      </w:r>
      <w:r w:rsidR="000E6504">
        <w:rPr>
          <w:lang w:eastAsia="zh-CN"/>
        </w:rPr>
        <w:t>channels</w:t>
      </w:r>
      <w:r w:rsidR="00C6718B">
        <w:rPr>
          <w:lang w:eastAsia="zh-CN"/>
        </w:rPr>
        <w:t xml:space="preserve"> with the wind speed don</w:t>
      </w:r>
      <w:r w:rsidR="00CC113C">
        <w:rPr>
          <w:lang w:eastAsia="zh-CN"/>
        </w:rPr>
        <w:t>'</w:t>
      </w:r>
      <w:r w:rsidR="00C6718B">
        <w:rPr>
          <w:lang w:eastAsia="zh-CN"/>
        </w:rPr>
        <w:t xml:space="preserve">t exceed the </w:t>
      </w:r>
      <w:r w:rsidR="00CC113C">
        <w:rPr>
          <w:lang w:eastAsia="zh-CN"/>
        </w:rPr>
        <w:t>o</w:t>
      </w:r>
      <w:r w:rsidR="00CC113C" w:rsidRPr="007F117A">
        <w:rPr>
          <w:lang w:eastAsia="zh-CN"/>
        </w:rPr>
        <w:t xml:space="preserve">verload </w:t>
      </w:r>
      <w:r w:rsidR="00CC113C">
        <w:rPr>
          <w:lang w:eastAsia="zh-CN"/>
        </w:rPr>
        <w:t>point</w:t>
      </w:r>
      <w:r w:rsidR="000E6504">
        <w:rPr>
          <w:lang w:eastAsia="zh-CN"/>
        </w:rPr>
        <w:t>.</w:t>
      </w:r>
    </w:p>
    <w:p w14:paraId="0FBFEBB2" w14:textId="1F5BB846" w:rsidR="00F1547F" w:rsidRDefault="00F1547F" w:rsidP="00BE6CB2">
      <w:pPr>
        <w:ind w:left="890"/>
        <w:rPr>
          <w:lang w:eastAsia="zh-CN"/>
        </w:rPr>
      </w:pPr>
      <w:r>
        <w:rPr>
          <w:lang w:eastAsia="zh-CN"/>
        </w:rPr>
        <w:t>The terminal</w:t>
      </w:r>
      <w:r w:rsidR="00CC113C">
        <w:rPr>
          <w:lang w:eastAsia="zh-CN"/>
        </w:rPr>
        <w:t>,</w:t>
      </w:r>
      <w:r>
        <w:rPr>
          <w:lang w:eastAsia="zh-CN"/>
        </w:rPr>
        <w:t xml:space="preserve"> with several audio channels output, should be c</w:t>
      </w:r>
      <w:r w:rsidRPr="00F1547F">
        <w:rPr>
          <w:lang w:eastAsia="zh-CN"/>
        </w:rPr>
        <w:t>alibrat</w:t>
      </w:r>
      <w:r>
        <w:rPr>
          <w:lang w:eastAsia="zh-CN"/>
        </w:rPr>
        <w:t xml:space="preserve">ed by every channel. </w:t>
      </w:r>
    </w:p>
    <w:p w14:paraId="617FDC40" w14:textId="7959A570" w:rsidR="00F1547F" w:rsidRDefault="00F1547F" w:rsidP="00BE6CB2">
      <w:pPr>
        <w:ind w:left="890"/>
        <w:rPr>
          <w:lang w:eastAsia="zh-CN"/>
        </w:rPr>
      </w:pPr>
    </w:p>
    <w:p w14:paraId="54F1F645" w14:textId="76B89FB0" w:rsidR="00560A01" w:rsidRDefault="00F01643" w:rsidP="0003021D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06C4819A" w14:textId="07FC4332" w:rsidR="0003021D" w:rsidRPr="0003021D" w:rsidRDefault="00F74143" w:rsidP="0003021D">
      <w:pPr>
        <w:ind w:left="432"/>
        <w:rPr>
          <w:lang w:eastAsia="zh-CN"/>
        </w:rPr>
      </w:pPr>
      <w:r>
        <w:rPr>
          <w:lang w:eastAsia="zh-CN"/>
        </w:rPr>
        <w:t xml:space="preserve">According to the </w:t>
      </w:r>
      <w:r w:rsidR="00C34F1B">
        <w:rPr>
          <w:lang w:eastAsia="zh-CN"/>
        </w:rPr>
        <w:t xml:space="preserve">descriptions </w:t>
      </w:r>
      <w:r w:rsidR="004B21EF">
        <w:rPr>
          <w:lang w:eastAsia="zh-CN"/>
        </w:rPr>
        <w:t xml:space="preserve">above, </w:t>
      </w:r>
      <w:r w:rsidR="00442E6E">
        <w:rPr>
          <w:lang w:eastAsia="zh-CN"/>
        </w:rPr>
        <w:t xml:space="preserve">it </w:t>
      </w:r>
      <w:r w:rsidR="00276E71">
        <w:rPr>
          <w:rFonts w:hint="eastAsia"/>
          <w:lang w:eastAsia="zh-CN"/>
        </w:rPr>
        <w:t>is</w:t>
      </w:r>
      <w:r w:rsidR="00276E71">
        <w:rPr>
          <w:lang w:eastAsia="zh-CN"/>
        </w:rPr>
        <w:t xml:space="preserve"> recommended to </w:t>
      </w:r>
      <w:r w:rsidR="00442E6E">
        <w:rPr>
          <w:lang w:eastAsia="zh-CN"/>
        </w:rPr>
        <w:t xml:space="preserve">add </w:t>
      </w:r>
      <w:r w:rsidR="00B86026">
        <w:rPr>
          <w:lang w:eastAsia="zh-CN"/>
        </w:rPr>
        <w:t xml:space="preserve">a </w:t>
      </w:r>
      <w:r w:rsidR="00442E6E">
        <w:rPr>
          <w:lang w:eastAsia="zh-CN"/>
        </w:rPr>
        <w:t>wind noise test in ATIAS</w:t>
      </w:r>
      <w:r w:rsidR="00B86026">
        <w:rPr>
          <w:lang w:eastAsia="zh-CN"/>
        </w:rPr>
        <w:t xml:space="preserve">. </w:t>
      </w:r>
      <w:r w:rsidR="00C34F1B">
        <w:rPr>
          <w:lang w:eastAsia="zh-CN"/>
        </w:rPr>
        <w:t xml:space="preserve">A </w:t>
      </w:r>
      <w:r w:rsidR="00B86026">
        <w:rPr>
          <w:lang w:eastAsia="zh-CN"/>
        </w:rPr>
        <w:t>test method using a wind generator to simulate wind is proposed to evaluate wind</w:t>
      </w:r>
      <w:r w:rsidR="006B65E7">
        <w:rPr>
          <w:lang w:eastAsia="zh-CN"/>
        </w:rPr>
        <w:t xml:space="preserve"> distortion cause</w:t>
      </w:r>
      <w:r w:rsidR="00B86026">
        <w:rPr>
          <w:lang w:eastAsia="zh-CN"/>
        </w:rPr>
        <w:t>d</w:t>
      </w:r>
      <w:r w:rsidR="006B65E7">
        <w:rPr>
          <w:lang w:eastAsia="zh-CN"/>
        </w:rPr>
        <w:t xml:space="preserve"> by </w:t>
      </w:r>
      <w:r w:rsidR="00B86026">
        <w:rPr>
          <w:lang w:eastAsia="zh-CN"/>
        </w:rPr>
        <w:t xml:space="preserve">the </w:t>
      </w:r>
      <w:r w:rsidR="006B65E7">
        <w:rPr>
          <w:lang w:eastAsia="zh-CN"/>
        </w:rPr>
        <w:t xml:space="preserve">wind for </w:t>
      </w:r>
      <w:r w:rsidR="00B86026">
        <w:rPr>
          <w:lang w:eastAsia="zh-CN"/>
        </w:rPr>
        <w:t xml:space="preserve">the </w:t>
      </w:r>
      <w:r w:rsidR="00C34F1B">
        <w:rPr>
          <w:lang w:eastAsia="zh-CN"/>
        </w:rPr>
        <w:t xml:space="preserve">UE </w:t>
      </w:r>
      <w:r w:rsidR="006B65E7">
        <w:rPr>
          <w:lang w:eastAsia="zh-CN"/>
        </w:rPr>
        <w:t>device</w:t>
      </w:r>
      <w:r w:rsidR="006271B2">
        <w:rPr>
          <w:lang w:eastAsia="zh-CN"/>
        </w:rPr>
        <w:t xml:space="preserve">. </w:t>
      </w:r>
    </w:p>
    <w:p w14:paraId="0F5CBF8A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42CD085" w14:textId="77777777" w:rsidR="00CA5651" w:rsidRPr="001E380F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64871C7" w14:textId="4ED199AD" w:rsidR="00CA5651" w:rsidRDefault="00CA5651" w:rsidP="00CA5651">
      <w:pPr>
        <w:pStyle w:val="af0"/>
        <w:numPr>
          <w:ilvl w:val="0"/>
          <w:numId w:val="9"/>
        </w:numPr>
        <w:spacing w:line="276" w:lineRule="auto"/>
        <w:contextualSpacing/>
      </w:pPr>
      <w:r w:rsidRPr="004A1627">
        <w:t xml:space="preserve">Tdoc S4-200306: IVAS-9 </w:t>
      </w:r>
      <w:bookmarkStart w:id="7" w:name="_Hlk117842493"/>
      <w:r w:rsidRPr="004A1627">
        <w:t>Usage Scenarios</w:t>
      </w:r>
      <w:bookmarkEnd w:id="7"/>
      <w:r w:rsidRPr="004A1627">
        <w:t xml:space="preserve"> v0.1.0_clean.</w:t>
      </w:r>
    </w:p>
    <w:p w14:paraId="5A015697" w14:textId="7DEFEAE0" w:rsidR="006F2CBB" w:rsidRPr="000B3CC9" w:rsidRDefault="006F2CBB" w:rsidP="00CA5651">
      <w:pPr>
        <w:pStyle w:val="af0"/>
        <w:numPr>
          <w:ilvl w:val="0"/>
          <w:numId w:val="9"/>
        </w:numPr>
        <w:spacing w:line="276" w:lineRule="auto"/>
        <w:contextualSpacing/>
      </w:pPr>
      <w:bookmarkStart w:id="8" w:name="OLE_LINK2"/>
      <w:r w:rsidRPr="00560A01">
        <w:rPr>
          <w:rFonts w:eastAsia="Malgun Gothic"/>
        </w:rPr>
        <w:t>IEC 60268-4</w:t>
      </w:r>
      <w:bookmarkEnd w:id="8"/>
      <w:r w:rsidR="007E5E41">
        <w:rPr>
          <w:rFonts w:eastAsia="Malgun Gothic"/>
        </w:rPr>
        <w:t>:</w:t>
      </w:r>
      <w:r w:rsidRPr="00560A01">
        <w:rPr>
          <w:rFonts w:eastAsia="Malgun Gothic"/>
        </w:rPr>
        <w:t xml:space="preserve"> </w:t>
      </w:r>
      <w:r w:rsidR="007E5E41" w:rsidRPr="007E5E41">
        <w:rPr>
          <w:rFonts w:eastAsia="Malgun Gothic"/>
        </w:rPr>
        <w:t>Sound system equipment - Part 4: Microphones</w:t>
      </w:r>
    </w:p>
    <w:p w14:paraId="15A056B7" w14:textId="797AC6B5" w:rsidR="000B3CC9" w:rsidRDefault="000B3CC9" w:rsidP="00CA5651">
      <w:pPr>
        <w:pStyle w:val="af0"/>
        <w:numPr>
          <w:ilvl w:val="0"/>
          <w:numId w:val="9"/>
        </w:numPr>
        <w:spacing w:line="276" w:lineRule="auto"/>
        <w:contextualSpacing/>
      </w:pPr>
      <w:bookmarkStart w:id="9" w:name="_Hlk118380400"/>
      <w:r w:rsidRPr="000B3CC9">
        <w:t>ETSI TS 103 640</w:t>
      </w:r>
      <w:bookmarkEnd w:id="9"/>
      <w:r w:rsidRPr="000B3CC9">
        <w:t xml:space="preserve"> V1.2.1-</w:t>
      </w:r>
      <w:bookmarkStart w:id="10" w:name="_Hlk118366845"/>
      <w:r w:rsidRPr="000B3CC9">
        <w:t>Test Methods and Performance Requirements for Active Noise Cancellation Headsets and other Earphones</w:t>
      </w:r>
      <w:bookmarkEnd w:id="10"/>
    </w:p>
    <w:p w14:paraId="76260111" w14:textId="19588FDC" w:rsidR="007A568B" w:rsidRDefault="007A568B" w:rsidP="007A568B">
      <w:pPr>
        <w:pStyle w:val="af0"/>
        <w:numPr>
          <w:ilvl w:val="0"/>
          <w:numId w:val="9"/>
        </w:numPr>
      </w:pPr>
      <w:r w:rsidRPr="007A568B">
        <w:t xml:space="preserve">SP-140740 </w:t>
      </w:r>
      <w:r w:rsidR="0009104C">
        <w:t>"</w:t>
      </w:r>
      <w:r w:rsidRPr="007A568B">
        <w:t>New WID on 'Acoustic Test methods and Performance Objectives for Speakerphone Performance in Noisy Environments' (ATeMPO_SPINE)</w:t>
      </w:r>
      <w:r w:rsidR="0009104C">
        <w:t>"</w:t>
      </w:r>
      <w:r w:rsidRPr="007A568B">
        <w:t xml:space="preserve"> SA#66, 10-12 December, 2014, Maui, Hawaii, USA.</w:t>
      </w:r>
    </w:p>
    <w:p w14:paraId="18C3229F" w14:textId="0208FB1E" w:rsidR="00793CD3" w:rsidRPr="00F83556" w:rsidRDefault="00793CD3" w:rsidP="007A568B">
      <w:pPr>
        <w:pStyle w:val="af0"/>
        <w:numPr>
          <w:ilvl w:val="0"/>
          <w:numId w:val="9"/>
        </w:numPr>
      </w:pPr>
      <w:r>
        <w:rPr>
          <w:snapToGrid w:val="0"/>
        </w:rPr>
        <w:lastRenderedPageBreak/>
        <w:t xml:space="preserve">3GPP TR </w:t>
      </w:r>
      <w:r w:rsidR="00BE110F" w:rsidRPr="00BE110F">
        <w:rPr>
          <w:snapToGrid w:val="0"/>
        </w:rPr>
        <w:t>26.976</w:t>
      </w:r>
      <w:r>
        <w:rPr>
          <w:snapToGrid w:val="0"/>
        </w:rPr>
        <w:t>: "</w:t>
      </w:r>
      <w:r w:rsidR="00294A88" w:rsidRPr="00294A88">
        <w:t xml:space="preserve"> </w:t>
      </w:r>
      <w:r w:rsidR="00294A88" w:rsidRPr="00294A88">
        <w:rPr>
          <w:snapToGrid w:val="0"/>
        </w:rPr>
        <w:t>Adaptive Multi-Rate Wideband (AMR-WB) speech codec</w:t>
      </w:r>
      <w:r w:rsidR="00B86026">
        <w:rPr>
          <w:snapToGrid w:val="0"/>
        </w:rPr>
        <w:t>.</w:t>
      </w:r>
      <w:r w:rsidR="00294A88">
        <w:rPr>
          <w:snapToGrid w:val="0"/>
        </w:rPr>
        <w:t>"</w:t>
      </w:r>
    </w:p>
    <w:p w14:paraId="0A821F37" w14:textId="2D96529D" w:rsidR="000D6E3E" w:rsidRPr="00F83556" w:rsidRDefault="000D6E3E" w:rsidP="000D6E3E">
      <w:pPr>
        <w:pStyle w:val="af0"/>
        <w:numPr>
          <w:ilvl w:val="0"/>
          <w:numId w:val="9"/>
        </w:numPr>
      </w:pPr>
      <w:r>
        <w:rPr>
          <w:snapToGrid w:val="0"/>
        </w:rPr>
        <w:t>3GPP TS</w:t>
      </w:r>
      <w:r w:rsidR="00FF5C1F">
        <w:rPr>
          <w:snapToGrid w:val="0"/>
        </w:rPr>
        <w:t xml:space="preserve"> </w:t>
      </w:r>
      <w:r w:rsidR="00FF5C1F" w:rsidRPr="00FF5C1F">
        <w:rPr>
          <w:snapToGrid w:val="0"/>
        </w:rPr>
        <w:t>26.260</w:t>
      </w:r>
      <w:r>
        <w:rPr>
          <w:snapToGrid w:val="0"/>
        </w:rPr>
        <w:t>: "</w:t>
      </w:r>
      <w:r w:rsidRPr="00294A88">
        <w:t xml:space="preserve"> </w:t>
      </w:r>
      <w:r w:rsidR="007E5E41" w:rsidRPr="007E5E41">
        <w:rPr>
          <w:snapToGrid w:val="0"/>
        </w:rPr>
        <w:t>Objective test methodologies for the evaluation of immersive audio systems</w:t>
      </w:r>
      <w:r w:rsidR="00B86026">
        <w:rPr>
          <w:snapToGrid w:val="0"/>
        </w:rPr>
        <w:t>.</w:t>
      </w:r>
      <w:r>
        <w:rPr>
          <w:snapToGrid w:val="0"/>
        </w:rPr>
        <w:t>"</w:t>
      </w:r>
    </w:p>
    <w:p w14:paraId="3D8FB824" w14:textId="47245EAE" w:rsidR="00F83556" w:rsidRDefault="0037755C" w:rsidP="0037755C">
      <w:pPr>
        <w:pStyle w:val="af0"/>
        <w:numPr>
          <w:ilvl w:val="0"/>
          <w:numId w:val="9"/>
        </w:numPr>
      </w:pPr>
      <w:r>
        <w:t>Brixen, Eddy B.: Wind Generated Noise in Microphones – an Overview – Part 1. Preprint 6635 AES 120th Convention, Paris 2006.</w:t>
      </w:r>
    </w:p>
    <w:p w14:paraId="1651CB87" w14:textId="62C34EF5" w:rsidR="00C63878" w:rsidRPr="00C036D5" w:rsidRDefault="00C63878" w:rsidP="00C63878">
      <w:pPr>
        <w:pStyle w:val="af0"/>
        <w:numPr>
          <w:ilvl w:val="0"/>
          <w:numId w:val="9"/>
        </w:numPr>
      </w:pPr>
      <w:r>
        <w:rPr>
          <w:snapToGrid w:val="0"/>
        </w:rPr>
        <w:t xml:space="preserve">3GPP TS </w:t>
      </w:r>
      <w:r w:rsidRPr="00FF5C1F">
        <w:rPr>
          <w:snapToGrid w:val="0"/>
        </w:rPr>
        <w:t>26.</w:t>
      </w:r>
      <w:r>
        <w:rPr>
          <w:snapToGrid w:val="0"/>
        </w:rPr>
        <w:t>132: "</w:t>
      </w:r>
      <w:r w:rsidRPr="00294A88">
        <w:t xml:space="preserve"> </w:t>
      </w:r>
      <w:r w:rsidR="00771004" w:rsidRPr="00771004">
        <w:rPr>
          <w:snapToGrid w:val="0"/>
        </w:rPr>
        <w:t>Speech and video telephony terminal acoustic test specification</w:t>
      </w:r>
      <w:r>
        <w:rPr>
          <w:snapToGrid w:val="0"/>
        </w:rPr>
        <w:t>."</w:t>
      </w:r>
    </w:p>
    <w:p w14:paraId="79B8F214" w14:textId="59C4101F" w:rsidR="006D7891" w:rsidRDefault="00613CC2" w:rsidP="00C63878">
      <w:pPr>
        <w:pStyle w:val="af0"/>
        <w:numPr>
          <w:ilvl w:val="0"/>
          <w:numId w:val="9"/>
        </w:numPr>
      </w:pPr>
      <w:r>
        <w:t>ITU-T Recommendation P.340 (05/2000): "</w:t>
      </w:r>
      <w:r w:rsidRPr="00903D99">
        <w:t>Transmission characteristics and speech quality parameters of hands-free terminals</w:t>
      </w:r>
      <w:r>
        <w:t>".</w:t>
      </w:r>
    </w:p>
    <w:p w14:paraId="1DF7A93E" w14:textId="759CE6E4" w:rsidR="00E631B1" w:rsidRPr="00183983" w:rsidRDefault="00BA7A49" w:rsidP="00183983">
      <w:pPr>
        <w:pStyle w:val="af0"/>
        <w:numPr>
          <w:ilvl w:val="0"/>
          <w:numId w:val="9"/>
        </w:numPr>
      </w:pPr>
      <w:bookmarkStart w:id="11" w:name="_Hlk118734643"/>
      <w:r>
        <w:t>ITU-T Recommendation P.64 (06/2019): "Determination of sensitivity/frequency characteristics of local telephone systems".</w:t>
      </w:r>
      <w:bookmarkEnd w:id="11"/>
    </w:p>
    <w:p w14:paraId="595112F9" w14:textId="41245FB4" w:rsidR="00C63878" w:rsidRPr="00C036D5" w:rsidRDefault="00C63878" w:rsidP="00C036D5">
      <w:pPr>
        <w:rPr>
          <w:rFonts w:eastAsia="Malgun Gothic"/>
        </w:rPr>
      </w:pPr>
    </w:p>
    <w:p w14:paraId="5441DC0C" w14:textId="77777777" w:rsidR="000F7ECB" w:rsidRPr="00C036D5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C036D5" w:rsidSect="00040C7D">
      <w:headerReference w:type="first" r:id="rId10"/>
      <w:pgSz w:w="11898" w:h="16827"/>
      <w:pgMar w:top="1416" w:right="1133" w:bottom="1133" w:left="1133" w:header="85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D9A5" w14:textId="77777777" w:rsidR="00B11750" w:rsidRDefault="00B11750" w:rsidP="00560A01">
      <w:pPr>
        <w:spacing w:after="0"/>
      </w:pPr>
      <w:r>
        <w:separator/>
      </w:r>
    </w:p>
  </w:endnote>
  <w:endnote w:type="continuationSeparator" w:id="0">
    <w:p w14:paraId="5FD6427E" w14:textId="77777777" w:rsidR="00B11750" w:rsidRDefault="00B11750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48DD6" w14:textId="77777777" w:rsidR="00B11750" w:rsidRDefault="00B11750" w:rsidP="00560A01">
      <w:pPr>
        <w:spacing w:after="0"/>
      </w:pPr>
      <w:r>
        <w:separator/>
      </w:r>
    </w:p>
  </w:footnote>
  <w:footnote w:type="continuationSeparator" w:id="0">
    <w:p w14:paraId="1C2D78F9" w14:textId="77777777" w:rsidR="00B11750" w:rsidRDefault="00B11750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722F7" w14:textId="77777777" w:rsidR="00040C7D" w:rsidRPr="00BC34AF" w:rsidRDefault="00040C7D" w:rsidP="00040C7D">
    <w:pPr>
      <w:pStyle w:val="a4"/>
      <w:tabs>
        <w:tab w:val="right" w:pos="9498"/>
      </w:tabs>
      <w:rPr>
        <w:rFonts w:cs="Arial"/>
        <w:bCs/>
        <w:sz w:val="22"/>
      </w:rPr>
    </w:pPr>
    <w:r w:rsidRPr="00BC34AF">
      <w:rPr>
        <w:rFonts w:cs="Arial"/>
        <w:bCs/>
        <w:sz w:val="22"/>
      </w:rPr>
      <w:t xml:space="preserve">3GPP TSG-SA#121 Meeting </w:t>
    </w:r>
    <w:r w:rsidRPr="00BC34AF">
      <w:rPr>
        <w:rFonts w:cs="Arial"/>
        <w:bCs/>
        <w:sz w:val="22"/>
      </w:rPr>
      <w:tab/>
      <w:t>S4-221353</w:t>
    </w:r>
  </w:p>
  <w:p w14:paraId="3C154907" w14:textId="77777777" w:rsidR="00040C7D" w:rsidRPr="00BC34AF" w:rsidRDefault="00040C7D" w:rsidP="00040C7D">
    <w:pPr>
      <w:pStyle w:val="a4"/>
      <w:rPr>
        <w:rFonts w:eastAsia="Malgun Gothic"/>
      </w:rPr>
    </w:pPr>
    <w:r w:rsidRPr="00BC34AF">
      <w:rPr>
        <w:rFonts w:cs="Arial"/>
        <w:bCs/>
        <w:sz w:val="22"/>
      </w:rPr>
      <w:t>Toulouse , FR, 14 - 18 Novermber 2022</w:t>
    </w:r>
    <w:r w:rsidRPr="00BC34AF">
      <w:rPr>
        <w:rFonts w:hint="eastAsia"/>
        <w:lang w:eastAsia="zh-CN"/>
      </w:rPr>
      <w:t>··</w:t>
    </w:r>
  </w:p>
  <w:p w14:paraId="69EB0FF0" w14:textId="77777777" w:rsidR="00040C7D" w:rsidRDefault="00040C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 w15:restartNumberingAfterBreak="0">
    <w:nsid w:val="7B1A6D84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3"/>
  </w:num>
  <w:num w:numId="10">
    <w:abstractNumId w:val="8"/>
  </w:num>
  <w:num w:numId="11">
    <w:abstractNumId w:val="12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rQUA9LF75ywAAAA="/>
  </w:docVars>
  <w:rsids>
    <w:rsidRoot w:val="0045428D"/>
    <w:rsid w:val="000110FD"/>
    <w:rsid w:val="0003021D"/>
    <w:rsid w:val="00040C7D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6E3E"/>
    <w:rsid w:val="000E3823"/>
    <w:rsid w:val="000E6504"/>
    <w:rsid w:val="000F720C"/>
    <w:rsid w:val="000F7ECB"/>
    <w:rsid w:val="000F7F0C"/>
    <w:rsid w:val="0011070D"/>
    <w:rsid w:val="001263E2"/>
    <w:rsid w:val="00146414"/>
    <w:rsid w:val="00150243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77F1"/>
    <w:rsid w:val="001943C3"/>
    <w:rsid w:val="00195051"/>
    <w:rsid w:val="001A4D81"/>
    <w:rsid w:val="001B1021"/>
    <w:rsid w:val="001B2764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7FFA"/>
    <w:rsid w:val="002207AF"/>
    <w:rsid w:val="00222D66"/>
    <w:rsid w:val="00223D19"/>
    <w:rsid w:val="0026425B"/>
    <w:rsid w:val="00276E71"/>
    <w:rsid w:val="00293D9E"/>
    <w:rsid w:val="00294A88"/>
    <w:rsid w:val="002A359C"/>
    <w:rsid w:val="002B09A1"/>
    <w:rsid w:val="002B3526"/>
    <w:rsid w:val="002C1122"/>
    <w:rsid w:val="002C31EC"/>
    <w:rsid w:val="002D7E49"/>
    <w:rsid w:val="002E527B"/>
    <w:rsid w:val="00301278"/>
    <w:rsid w:val="003038EF"/>
    <w:rsid w:val="00304124"/>
    <w:rsid w:val="00316900"/>
    <w:rsid w:val="00320C63"/>
    <w:rsid w:val="00322127"/>
    <w:rsid w:val="00322E9D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21CA"/>
    <w:rsid w:val="0039582B"/>
    <w:rsid w:val="003A30F8"/>
    <w:rsid w:val="003B1D5F"/>
    <w:rsid w:val="003B375A"/>
    <w:rsid w:val="003B596B"/>
    <w:rsid w:val="003F7927"/>
    <w:rsid w:val="00402CD0"/>
    <w:rsid w:val="00406428"/>
    <w:rsid w:val="00415AA1"/>
    <w:rsid w:val="0041645D"/>
    <w:rsid w:val="0042051B"/>
    <w:rsid w:val="00442E6E"/>
    <w:rsid w:val="00453872"/>
    <w:rsid w:val="0045428D"/>
    <w:rsid w:val="00465355"/>
    <w:rsid w:val="00472BB0"/>
    <w:rsid w:val="0049199B"/>
    <w:rsid w:val="004A36A9"/>
    <w:rsid w:val="004A3EB1"/>
    <w:rsid w:val="004B0DF3"/>
    <w:rsid w:val="004B21EF"/>
    <w:rsid w:val="004B6549"/>
    <w:rsid w:val="004C2509"/>
    <w:rsid w:val="004C31D6"/>
    <w:rsid w:val="004C6A01"/>
    <w:rsid w:val="004E4892"/>
    <w:rsid w:val="004F3EC9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7D05"/>
    <w:rsid w:val="005A5747"/>
    <w:rsid w:val="005B03AD"/>
    <w:rsid w:val="005B18E8"/>
    <w:rsid w:val="005C1B6C"/>
    <w:rsid w:val="005E49AE"/>
    <w:rsid w:val="005F2D82"/>
    <w:rsid w:val="006017F5"/>
    <w:rsid w:val="006024E6"/>
    <w:rsid w:val="00603A70"/>
    <w:rsid w:val="00604BBD"/>
    <w:rsid w:val="00613CC2"/>
    <w:rsid w:val="006231BE"/>
    <w:rsid w:val="006271B2"/>
    <w:rsid w:val="0064246D"/>
    <w:rsid w:val="0065486C"/>
    <w:rsid w:val="00663346"/>
    <w:rsid w:val="0066576E"/>
    <w:rsid w:val="006658AC"/>
    <w:rsid w:val="006775E6"/>
    <w:rsid w:val="006818F0"/>
    <w:rsid w:val="00692701"/>
    <w:rsid w:val="00693BF1"/>
    <w:rsid w:val="006A2207"/>
    <w:rsid w:val="006B1E37"/>
    <w:rsid w:val="006B65E7"/>
    <w:rsid w:val="006C24AE"/>
    <w:rsid w:val="006D7638"/>
    <w:rsid w:val="006D7891"/>
    <w:rsid w:val="006F2CBB"/>
    <w:rsid w:val="00710AC1"/>
    <w:rsid w:val="0071606C"/>
    <w:rsid w:val="00734239"/>
    <w:rsid w:val="00753449"/>
    <w:rsid w:val="0075373D"/>
    <w:rsid w:val="0076494F"/>
    <w:rsid w:val="00771004"/>
    <w:rsid w:val="00772536"/>
    <w:rsid w:val="00793CD3"/>
    <w:rsid w:val="007946BC"/>
    <w:rsid w:val="00796253"/>
    <w:rsid w:val="0079645D"/>
    <w:rsid w:val="007A0C2D"/>
    <w:rsid w:val="007A2E4A"/>
    <w:rsid w:val="007A5380"/>
    <w:rsid w:val="007A568B"/>
    <w:rsid w:val="007A74B4"/>
    <w:rsid w:val="007B279F"/>
    <w:rsid w:val="007C7F84"/>
    <w:rsid w:val="007D0BAB"/>
    <w:rsid w:val="007D76F0"/>
    <w:rsid w:val="007E02C0"/>
    <w:rsid w:val="007E5E41"/>
    <w:rsid w:val="007F117A"/>
    <w:rsid w:val="00802892"/>
    <w:rsid w:val="00811363"/>
    <w:rsid w:val="0081420E"/>
    <w:rsid w:val="00854F83"/>
    <w:rsid w:val="0085583E"/>
    <w:rsid w:val="00857BCB"/>
    <w:rsid w:val="00867A24"/>
    <w:rsid w:val="00881C1C"/>
    <w:rsid w:val="00895148"/>
    <w:rsid w:val="008A3507"/>
    <w:rsid w:val="008B3276"/>
    <w:rsid w:val="008B7304"/>
    <w:rsid w:val="008C3DAE"/>
    <w:rsid w:val="008C4107"/>
    <w:rsid w:val="008D63CB"/>
    <w:rsid w:val="008F456D"/>
    <w:rsid w:val="008F7015"/>
    <w:rsid w:val="00904FFC"/>
    <w:rsid w:val="0091201E"/>
    <w:rsid w:val="009138D1"/>
    <w:rsid w:val="0091715E"/>
    <w:rsid w:val="00917FF8"/>
    <w:rsid w:val="00922AB3"/>
    <w:rsid w:val="009340DB"/>
    <w:rsid w:val="009630C3"/>
    <w:rsid w:val="00971D8E"/>
    <w:rsid w:val="00975CA0"/>
    <w:rsid w:val="00981975"/>
    <w:rsid w:val="0099508D"/>
    <w:rsid w:val="009A6C0A"/>
    <w:rsid w:val="009C516D"/>
    <w:rsid w:val="009E20E2"/>
    <w:rsid w:val="009F4072"/>
    <w:rsid w:val="00A056A3"/>
    <w:rsid w:val="00A11524"/>
    <w:rsid w:val="00A31168"/>
    <w:rsid w:val="00A31F60"/>
    <w:rsid w:val="00A33247"/>
    <w:rsid w:val="00A47BFE"/>
    <w:rsid w:val="00A548A2"/>
    <w:rsid w:val="00A56DFD"/>
    <w:rsid w:val="00A60356"/>
    <w:rsid w:val="00A776EC"/>
    <w:rsid w:val="00A82EF5"/>
    <w:rsid w:val="00A85A46"/>
    <w:rsid w:val="00A903BB"/>
    <w:rsid w:val="00AA173D"/>
    <w:rsid w:val="00AC7EE5"/>
    <w:rsid w:val="00AC7FAF"/>
    <w:rsid w:val="00AD617E"/>
    <w:rsid w:val="00AD7D42"/>
    <w:rsid w:val="00AE11EF"/>
    <w:rsid w:val="00AE4980"/>
    <w:rsid w:val="00AE747C"/>
    <w:rsid w:val="00B11750"/>
    <w:rsid w:val="00B203AB"/>
    <w:rsid w:val="00B30653"/>
    <w:rsid w:val="00B33B52"/>
    <w:rsid w:val="00B36A11"/>
    <w:rsid w:val="00B378E3"/>
    <w:rsid w:val="00B40BBD"/>
    <w:rsid w:val="00B46BDB"/>
    <w:rsid w:val="00B62F13"/>
    <w:rsid w:val="00B67BE4"/>
    <w:rsid w:val="00B86026"/>
    <w:rsid w:val="00B90A92"/>
    <w:rsid w:val="00B96012"/>
    <w:rsid w:val="00BA007E"/>
    <w:rsid w:val="00BA5A75"/>
    <w:rsid w:val="00BA7A49"/>
    <w:rsid w:val="00BB0057"/>
    <w:rsid w:val="00BB1C76"/>
    <w:rsid w:val="00BC34AF"/>
    <w:rsid w:val="00BC4AB8"/>
    <w:rsid w:val="00BC58F7"/>
    <w:rsid w:val="00BD053B"/>
    <w:rsid w:val="00BD3325"/>
    <w:rsid w:val="00BE110F"/>
    <w:rsid w:val="00BE6CB2"/>
    <w:rsid w:val="00BF621F"/>
    <w:rsid w:val="00C036D5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4F1B"/>
    <w:rsid w:val="00C37C4F"/>
    <w:rsid w:val="00C43364"/>
    <w:rsid w:val="00C5006C"/>
    <w:rsid w:val="00C56692"/>
    <w:rsid w:val="00C60DDD"/>
    <w:rsid w:val="00C621B8"/>
    <w:rsid w:val="00C63878"/>
    <w:rsid w:val="00C63EF3"/>
    <w:rsid w:val="00C6718B"/>
    <w:rsid w:val="00C70EF0"/>
    <w:rsid w:val="00C756DA"/>
    <w:rsid w:val="00C85360"/>
    <w:rsid w:val="00C8612E"/>
    <w:rsid w:val="00C902F6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790A"/>
    <w:rsid w:val="00D033E7"/>
    <w:rsid w:val="00D04885"/>
    <w:rsid w:val="00D05466"/>
    <w:rsid w:val="00D0651C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426BD"/>
    <w:rsid w:val="00D57B53"/>
    <w:rsid w:val="00D71530"/>
    <w:rsid w:val="00D72582"/>
    <w:rsid w:val="00D7474F"/>
    <w:rsid w:val="00D80830"/>
    <w:rsid w:val="00D87994"/>
    <w:rsid w:val="00DA5EAD"/>
    <w:rsid w:val="00DA70DA"/>
    <w:rsid w:val="00DB0656"/>
    <w:rsid w:val="00DB37EE"/>
    <w:rsid w:val="00DC278D"/>
    <w:rsid w:val="00DD6307"/>
    <w:rsid w:val="00DF235A"/>
    <w:rsid w:val="00DF3D46"/>
    <w:rsid w:val="00DF4508"/>
    <w:rsid w:val="00E03C6D"/>
    <w:rsid w:val="00E12872"/>
    <w:rsid w:val="00E2171F"/>
    <w:rsid w:val="00E33D04"/>
    <w:rsid w:val="00E33ECA"/>
    <w:rsid w:val="00E41F0B"/>
    <w:rsid w:val="00E51C37"/>
    <w:rsid w:val="00E631B1"/>
    <w:rsid w:val="00E70DA8"/>
    <w:rsid w:val="00E715EC"/>
    <w:rsid w:val="00E74A97"/>
    <w:rsid w:val="00E95ABD"/>
    <w:rsid w:val="00E966BA"/>
    <w:rsid w:val="00EB4754"/>
    <w:rsid w:val="00EB6329"/>
    <w:rsid w:val="00EB63CE"/>
    <w:rsid w:val="00F01643"/>
    <w:rsid w:val="00F03173"/>
    <w:rsid w:val="00F0496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51BF7"/>
    <w:rsid w:val="00F62CB5"/>
    <w:rsid w:val="00F664F7"/>
    <w:rsid w:val="00F678C0"/>
    <w:rsid w:val="00F70AC0"/>
    <w:rsid w:val="00F714C8"/>
    <w:rsid w:val="00F74143"/>
    <w:rsid w:val="00F83556"/>
    <w:rsid w:val="00FB4FA8"/>
    <w:rsid w:val="00FB57D2"/>
    <w:rsid w:val="00FC04CC"/>
    <w:rsid w:val="00FC1C31"/>
    <w:rsid w:val="00FC7A01"/>
    <w:rsid w:val="00FD22BD"/>
    <w:rsid w:val="00FD27E6"/>
    <w:rsid w:val="00FD363F"/>
    <w:rsid w:val="00FD3870"/>
    <w:rsid w:val="00FD4922"/>
    <w:rsid w:val="00FE418B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95A6D"/>
  <w15:chartTrackingRefBased/>
  <w15:docId w15:val="{CA565815-35C9-457E-A12E-768C67D9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1B2764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uiPriority w:val="99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uiPriority w:val="99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1">
    <w:name w:val="Placeholder Text"/>
    <w:basedOn w:val="a0"/>
    <w:uiPriority w:val="99"/>
    <w:semiHidden/>
    <w:rsid w:val="00FD363F"/>
    <w:rPr>
      <w:color w:val="808080"/>
    </w:rPr>
  </w:style>
  <w:style w:type="character" w:styleId="af2">
    <w:name w:val="Emphasis"/>
    <w:qFormat/>
    <w:rsid w:val="00320C63"/>
    <w:rPr>
      <w:i/>
      <w:iCs/>
    </w:rPr>
  </w:style>
  <w:style w:type="paragraph" w:styleId="af3">
    <w:name w:val="annotation subject"/>
    <w:basedOn w:val="ab"/>
    <w:next w:val="ab"/>
    <w:link w:val="af4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4">
    <w:name w:val="批注主题 字符"/>
    <w:basedOn w:val="ac"/>
    <w:link w:val="af3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吴宁航</cp:lastModifiedBy>
  <cp:revision>2</cp:revision>
  <dcterms:created xsi:type="dcterms:W3CDTF">2022-11-08T09:18:00Z</dcterms:created>
  <dcterms:modified xsi:type="dcterms:W3CDTF">2022-11-08T09:18:00Z</dcterms:modified>
</cp:coreProperties>
</file>